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E274" w14:textId="0EBA8A95" w:rsidR="00854458" w:rsidRPr="008F220F" w:rsidRDefault="00854458" w:rsidP="001A508E">
      <w:pPr>
        <w:pStyle w:val="Header"/>
        <w:jc w:val="both"/>
        <w:rPr>
          <w:rFonts w:ascii="Arial" w:hAnsi="Arial" w:cs="Arial"/>
          <w:color w:val="FF0000"/>
          <w:sz w:val="40"/>
          <w:szCs w:val="40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776" behindDoc="1" locked="0" layoutInCell="1" allowOverlap="1" wp14:anchorId="510E01FA" wp14:editId="216EAB6A">
            <wp:simplePos x="0" y="0"/>
            <wp:positionH relativeFrom="column">
              <wp:posOffset>-52705</wp:posOffset>
            </wp:positionH>
            <wp:positionV relativeFrom="paragraph">
              <wp:posOffset>-391795</wp:posOffset>
            </wp:positionV>
            <wp:extent cx="782320" cy="1208405"/>
            <wp:effectExtent l="0" t="0" r="0" b="0"/>
            <wp:wrapThrough wrapText="bothSides">
              <wp:wrapPolygon edited="0">
                <wp:start x="0" y="0"/>
                <wp:lineTo x="0" y="21112"/>
                <wp:lineTo x="21039" y="21112"/>
                <wp:lineTo x="21039" y="0"/>
                <wp:lineTo x="0" y="0"/>
              </wp:wrapPolygon>
            </wp:wrapThrough>
            <wp:docPr id="1" name="Picture 0" descr="Kopija od Zn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ija od Zna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40"/>
          <w:szCs w:val="40"/>
          <w:lang w:val="sr-Cyrl-BA"/>
        </w:rPr>
        <w:t>ЈУ "НАРОДНА БИБЛИОТЕКА</w:t>
      </w:r>
      <w:r w:rsidRPr="008F220F">
        <w:rPr>
          <w:rFonts w:ascii="Arial" w:hAnsi="Arial" w:cs="Arial"/>
          <w:b/>
          <w:bCs/>
          <w:sz w:val="40"/>
          <w:szCs w:val="40"/>
          <w:lang w:val="sr-Cyrl-BA"/>
        </w:rPr>
        <w:t>"</w:t>
      </w:r>
      <w:r w:rsidR="001C7465">
        <w:rPr>
          <w:rFonts w:ascii="Arial" w:hAnsi="Arial" w:cs="Arial"/>
          <w:b/>
          <w:bCs/>
          <w:sz w:val="40"/>
          <w:szCs w:val="40"/>
          <w:lang w:val="sr-Cyrl-BA"/>
        </w:rPr>
        <w:t xml:space="preserve"> </w:t>
      </w:r>
      <w:r>
        <w:rPr>
          <w:rFonts w:ascii="Arial" w:hAnsi="Arial" w:cs="Arial"/>
          <w:b/>
          <w:bCs/>
          <w:sz w:val="40"/>
          <w:szCs w:val="40"/>
          <w:lang w:val="sr-Cyrl-BA"/>
        </w:rPr>
        <w:t>ГРАДИШКА</w:t>
      </w:r>
    </w:p>
    <w:p w14:paraId="3BB12E6B" w14:textId="77777777" w:rsidR="00BD43CC" w:rsidRPr="008F220F" w:rsidRDefault="00BD43CC" w:rsidP="00636583">
      <w:pPr>
        <w:jc w:val="both"/>
        <w:rPr>
          <w:rFonts w:ascii="Arial" w:hAnsi="Arial" w:cs="Arial"/>
          <w:lang w:val="sr-Cyrl-BA"/>
        </w:rPr>
      </w:pPr>
    </w:p>
    <w:p w14:paraId="174E9424" w14:textId="77777777" w:rsidR="00BD43CC" w:rsidRPr="008F220F" w:rsidRDefault="00BD43CC" w:rsidP="00636583">
      <w:pPr>
        <w:jc w:val="both"/>
        <w:rPr>
          <w:rFonts w:ascii="Arial" w:hAnsi="Arial" w:cs="Arial"/>
        </w:rPr>
      </w:pPr>
    </w:p>
    <w:p w14:paraId="3C95F7AE" w14:textId="77777777" w:rsidR="00BD43CC" w:rsidRPr="008F220F" w:rsidRDefault="00BD43CC" w:rsidP="00636583">
      <w:pPr>
        <w:jc w:val="both"/>
        <w:rPr>
          <w:rFonts w:ascii="Arial" w:hAnsi="Arial" w:cs="Arial"/>
        </w:rPr>
      </w:pPr>
    </w:p>
    <w:p w14:paraId="604B9671" w14:textId="77777777" w:rsidR="00BD43CC" w:rsidRPr="008F220F" w:rsidRDefault="00BD43CC" w:rsidP="00636583">
      <w:pPr>
        <w:jc w:val="both"/>
        <w:rPr>
          <w:rFonts w:ascii="Arial" w:hAnsi="Arial" w:cs="Arial"/>
        </w:rPr>
      </w:pPr>
    </w:p>
    <w:p w14:paraId="4ED74AC9" w14:textId="77777777" w:rsidR="00BD43CC" w:rsidRPr="00AB793F" w:rsidRDefault="00BD43CC" w:rsidP="00636583">
      <w:pPr>
        <w:jc w:val="both"/>
        <w:rPr>
          <w:rFonts w:ascii="Arial" w:hAnsi="Arial" w:cs="Arial"/>
          <w:b/>
          <w:bCs/>
          <w:lang w:val="en-US"/>
        </w:rPr>
      </w:pPr>
    </w:p>
    <w:p w14:paraId="345CE3C7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6A9B0C34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59300899" w14:textId="65B67E9F" w:rsidR="00BD43CC" w:rsidRPr="008F220F" w:rsidRDefault="00CD738A" w:rsidP="00636583">
      <w:pPr>
        <w:jc w:val="both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B2C1F3" wp14:editId="25310C6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15915" cy="1965325"/>
                <wp:effectExtent l="12065" t="13970" r="10795" b="20955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5915" cy="1965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4ADAC4C" w14:textId="77777777" w:rsidR="00CB45D9" w:rsidRPr="008F220F" w:rsidRDefault="00CB45D9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</w:p>
                          <w:p w14:paraId="35B7B39B" w14:textId="77777777" w:rsidR="00CB45D9" w:rsidRPr="008F220F" w:rsidRDefault="00CB45D9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И</w:t>
                            </w: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НФОРМАЦИЈА</w:t>
                            </w: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 О ПОСЛОВАЊУ </w:t>
                            </w:r>
                          </w:p>
                          <w:p w14:paraId="63720C89" w14:textId="77777777" w:rsidR="00CB45D9" w:rsidRPr="008F220F" w:rsidRDefault="00CB45D9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ЈУ "НАРОДН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 БИБЛИОТЕКА</w:t>
                            </w: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"</w:t>
                            </w:r>
                          </w:p>
                          <w:p w14:paraId="2957CBB2" w14:textId="5EE26ADF" w:rsidR="00CB45D9" w:rsidRPr="008F220F" w:rsidRDefault="00CB45D9" w:rsidP="00332926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за период јануар-јуни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2</w:t>
                            </w:r>
                            <w:r w:rsidR="00AB36A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6</w:t>
                            </w:r>
                            <w:r w:rsidRPr="008F220F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. године</w:t>
                            </w:r>
                          </w:p>
                          <w:p w14:paraId="282E4308" w14:textId="77777777" w:rsidR="00CB45D9" w:rsidRPr="008F220F" w:rsidRDefault="00CB45D9" w:rsidP="0033292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2C1F3" id="Rectangle 2" o:spid="_x0000_s1026" style="position:absolute;left:0;text-align:left;margin-left:0;margin-top:0;width:426.45pt;height:15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24ADAC4C" w14:textId="77777777" w:rsidR="00CB45D9" w:rsidRPr="008F220F" w:rsidRDefault="00CB45D9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</w:p>
                    <w:p w14:paraId="35B7B39B" w14:textId="77777777" w:rsidR="00CB45D9" w:rsidRPr="008F220F" w:rsidRDefault="00CB45D9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И</w:t>
                      </w: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НФОРМАЦИЈА</w:t>
                      </w: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 О ПОСЛОВАЊУ </w:t>
                      </w:r>
                    </w:p>
                    <w:p w14:paraId="63720C89" w14:textId="77777777" w:rsidR="00CB45D9" w:rsidRPr="008F220F" w:rsidRDefault="00CB45D9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ЈУ "НАРОДН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en-US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 БИБЛИОТЕКА</w:t>
                      </w: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"</w:t>
                      </w:r>
                    </w:p>
                    <w:p w14:paraId="2957CBB2" w14:textId="5EE26ADF" w:rsidR="00CB45D9" w:rsidRPr="008F220F" w:rsidRDefault="00CB45D9" w:rsidP="00332926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за период јануар-јуни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2</w:t>
                      </w:r>
                      <w:r w:rsidR="00AB36A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6</w:t>
                      </w:r>
                      <w:r w:rsidRPr="008F220F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. године</w:t>
                      </w:r>
                    </w:p>
                    <w:p w14:paraId="282E4308" w14:textId="77777777" w:rsidR="00CB45D9" w:rsidRPr="008F220F" w:rsidRDefault="00CB45D9" w:rsidP="0033292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22C6AA07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</w:rPr>
      </w:pPr>
    </w:p>
    <w:p w14:paraId="3A759D38" w14:textId="77777777" w:rsidR="00BD43CC" w:rsidRPr="00971214" w:rsidRDefault="00BD43CC" w:rsidP="00636583">
      <w:pPr>
        <w:jc w:val="both"/>
        <w:rPr>
          <w:rFonts w:ascii="Arial" w:hAnsi="Arial" w:cs="Arial"/>
          <w:b/>
          <w:bCs/>
          <w:lang w:val="en-US"/>
        </w:rPr>
      </w:pPr>
    </w:p>
    <w:p w14:paraId="4D1D3C8B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75A87A1B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5B61674D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42C4DACD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150ABE8C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583CACB1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2AB9E61B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38BD718D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56B9FC99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381C5346" w14:textId="77777777" w:rsidR="00BD43CC" w:rsidRPr="008F220F" w:rsidRDefault="00BD43CC" w:rsidP="00636583">
      <w:pPr>
        <w:jc w:val="both"/>
        <w:rPr>
          <w:rFonts w:ascii="Arial" w:hAnsi="Arial" w:cs="Arial"/>
          <w:b/>
          <w:bCs/>
          <w:lang w:val="sr-Cyrl-BA"/>
        </w:rPr>
      </w:pPr>
    </w:p>
    <w:p w14:paraId="31B3682B" w14:textId="77777777" w:rsidR="00361022" w:rsidRPr="008F220F" w:rsidRDefault="00361022" w:rsidP="00636583">
      <w:pPr>
        <w:jc w:val="both"/>
        <w:rPr>
          <w:rFonts w:ascii="Arial" w:hAnsi="Arial" w:cs="Arial"/>
          <w:b/>
          <w:bCs/>
        </w:rPr>
      </w:pPr>
    </w:p>
    <w:p w14:paraId="4AAFF4E4" w14:textId="77777777" w:rsidR="00361022" w:rsidRPr="008F220F" w:rsidRDefault="00361022" w:rsidP="00636583">
      <w:pPr>
        <w:jc w:val="both"/>
        <w:rPr>
          <w:rFonts w:ascii="Arial" w:hAnsi="Arial" w:cs="Arial"/>
          <w:b/>
          <w:bCs/>
        </w:rPr>
      </w:pPr>
    </w:p>
    <w:p w14:paraId="5B529C4D" w14:textId="77777777" w:rsidR="00361022" w:rsidRPr="008F220F" w:rsidRDefault="00361022" w:rsidP="00636583">
      <w:pPr>
        <w:jc w:val="both"/>
        <w:rPr>
          <w:rFonts w:ascii="Arial" w:hAnsi="Arial" w:cs="Arial"/>
          <w:b/>
          <w:bCs/>
        </w:rPr>
      </w:pPr>
    </w:p>
    <w:p w14:paraId="0B432F23" w14:textId="77777777" w:rsidR="00361022" w:rsidRPr="008F220F" w:rsidRDefault="00361022" w:rsidP="00636583">
      <w:pPr>
        <w:jc w:val="both"/>
        <w:rPr>
          <w:rFonts w:ascii="Arial" w:hAnsi="Arial" w:cs="Arial"/>
          <w:b/>
          <w:bCs/>
        </w:rPr>
      </w:pPr>
    </w:p>
    <w:p w14:paraId="2B73FA2D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1B516D7C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1DE1FF6C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02108FC1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50679775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312A5420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3FEA1A54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1300E607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24856865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2D02B9F8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5CA51950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44C8F112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6BD525AA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6B12DAB3" w14:textId="77777777" w:rsidR="005946E3" w:rsidRDefault="005946E3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4D5CED41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0106A392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76BDBA0E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679796C2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3D7F769B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5DF5E1E3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3CE7A98A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1E5FF870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62CAAA57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27323628" w14:textId="77777777" w:rsidR="00D14544" w:rsidRPr="00D14544" w:rsidRDefault="00D14544" w:rsidP="003B5375">
      <w:pPr>
        <w:jc w:val="center"/>
        <w:rPr>
          <w:rFonts w:ascii="Arial" w:hAnsi="Arial" w:cs="Arial"/>
          <w:b/>
          <w:bCs/>
          <w:lang w:val="sr-Cyrl-BA"/>
        </w:rPr>
      </w:pPr>
    </w:p>
    <w:p w14:paraId="5506537C" w14:textId="77777777" w:rsidR="00534C29" w:rsidRDefault="00534C29" w:rsidP="003B5375">
      <w:pPr>
        <w:jc w:val="center"/>
        <w:rPr>
          <w:rFonts w:ascii="Arial" w:hAnsi="Arial" w:cs="Arial"/>
          <w:b/>
          <w:bCs/>
          <w:lang w:val="en-US"/>
        </w:rPr>
      </w:pPr>
    </w:p>
    <w:p w14:paraId="106869A2" w14:textId="77777777" w:rsidR="002600D8" w:rsidRDefault="00BD43CC" w:rsidP="00A35706">
      <w:pPr>
        <w:jc w:val="center"/>
        <w:rPr>
          <w:rFonts w:ascii="Arial" w:hAnsi="Arial" w:cs="Arial"/>
          <w:b/>
          <w:bCs/>
          <w:lang w:val="sr-Cyrl-BA"/>
        </w:rPr>
        <w:sectPr w:rsidR="002600D8" w:rsidSect="00774914">
          <w:footerReference w:type="default" r:id="rId9"/>
          <w:footerReference w:type="first" r:id="rId10"/>
          <w:pgSz w:w="11906" w:h="16838"/>
          <w:pgMar w:top="1170" w:right="746" w:bottom="1134" w:left="1134" w:header="567" w:footer="720" w:gutter="0"/>
          <w:pgNumType w:start="1" w:chapStyle="2"/>
          <w:cols w:space="720"/>
          <w:titlePg/>
          <w:docGrid w:linePitch="326"/>
        </w:sectPr>
      </w:pPr>
      <w:r w:rsidRPr="008F220F">
        <w:rPr>
          <w:rFonts w:ascii="Arial" w:hAnsi="Arial" w:cs="Arial"/>
          <w:b/>
          <w:bCs/>
          <w:lang w:val="sr-Cyrl-BA"/>
        </w:rPr>
        <w:t>Градишка,</w:t>
      </w:r>
      <w:r w:rsidR="00CB300F">
        <w:rPr>
          <w:rFonts w:ascii="Arial" w:hAnsi="Arial" w:cs="Arial"/>
          <w:b/>
          <w:bCs/>
        </w:rPr>
        <w:t xml:space="preserve"> </w:t>
      </w:r>
      <w:r w:rsidR="0065529A">
        <w:rPr>
          <w:rFonts w:ascii="Arial" w:hAnsi="Arial" w:cs="Arial"/>
          <w:b/>
          <w:bCs/>
          <w:lang w:val="sr-Cyrl-BA"/>
        </w:rPr>
        <w:t>ав</w:t>
      </w:r>
      <w:r w:rsidR="009F1A5D">
        <w:rPr>
          <w:rFonts w:ascii="Arial" w:hAnsi="Arial" w:cs="Arial"/>
          <w:b/>
          <w:bCs/>
          <w:lang w:val="sr-Cyrl-BA"/>
        </w:rPr>
        <w:t>густ</w:t>
      </w:r>
      <w:r w:rsidR="005A1D79">
        <w:rPr>
          <w:rFonts w:ascii="Arial" w:hAnsi="Arial" w:cs="Arial"/>
          <w:b/>
          <w:bCs/>
        </w:rPr>
        <w:t xml:space="preserve"> </w:t>
      </w:r>
      <w:r w:rsidR="00352BF4" w:rsidRPr="00C733F2">
        <w:rPr>
          <w:rFonts w:ascii="Arial" w:hAnsi="Arial" w:cs="Arial"/>
          <w:b/>
          <w:bCs/>
          <w:lang w:val="sr-Cyrl-BA"/>
        </w:rPr>
        <w:t>202</w:t>
      </w:r>
      <w:r w:rsidR="00AB36AF">
        <w:rPr>
          <w:rFonts w:ascii="Arial" w:hAnsi="Arial" w:cs="Arial"/>
          <w:b/>
          <w:bCs/>
          <w:lang w:val="sr-Cyrl-BA"/>
        </w:rPr>
        <w:t>6</w:t>
      </w:r>
      <w:r w:rsidR="00D206F9" w:rsidRPr="00C733F2">
        <w:rPr>
          <w:rFonts w:ascii="Arial" w:hAnsi="Arial" w:cs="Arial"/>
          <w:b/>
          <w:bCs/>
          <w:lang w:val="sr-Cyrl-BA"/>
        </w:rPr>
        <w:t>.</w:t>
      </w:r>
      <w:r w:rsidRPr="00C733F2">
        <w:rPr>
          <w:rFonts w:ascii="Arial" w:hAnsi="Arial" w:cs="Arial"/>
          <w:b/>
          <w:bCs/>
          <w:lang w:val="sr-Cyrl-BA"/>
        </w:rPr>
        <w:t xml:space="preserve"> годин</w:t>
      </w:r>
      <w:r w:rsidR="00DF654D" w:rsidRPr="00C733F2">
        <w:rPr>
          <w:rFonts w:ascii="Arial" w:hAnsi="Arial" w:cs="Arial"/>
          <w:b/>
          <w:bCs/>
          <w:lang w:val="sr-Cyrl-BA"/>
        </w:rPr>
        <w:t>а</w:t>
      </w:r>
    </w:p>
    <w:p w14:paraId="465CA612" w14:textId="77777777" w:rsidR="002600D8" w:rsidRDefault="002600D8" w:rsidP="00A35706">
      <w:pPr>
        <w:jc w:val="center"/>
        <w:rPr>
          <w:rFonts w:ascii="Arial" w:hAnsi="Arial" w:cs="Arial"/>
          <w:b/>
          <w:bCs/>
          <w:lang w:val="sr-Cyrl-BA"/>
        </w:rPr>
        <w:sectPr w:rsidR="002600D8" w:rsidSect="00774914">
          <w:footerReference w:type="first" r:id="rId11"/>
          <w:pgSz w:w="11906" w:h="16838"/>
          <w:pgMar w:top="1170" w:right="746" w:bottom="1134" w:left="1134" w:header="567" w:footer="720" w:gutter="0"/>
          <w:pgNumType w:start="1" w:chapStyle="2"/>
          <w:cols w:space="720"/>
          <w:titlePg/>
          <w:docGrid w:linePitch="326"/>
        </w:sectPr>
      </w:pPr>
    </w:p>
    <w:p w14:paraId="7B352625" w14:textId="77777777" w:rsidR="00B74D17" w:rsidRDefault="00B74D17" w:rsidP="00922C87">
      <w:pPr>
        <w:pStyle w:val="TOC1"/>
        <w:rPr>
          <w:rStyle w:val="Hyperlink"/>
          <w:color w:val="auto"/>
          <w:u w:val="none"/>
        </w:rPr>
      </w:pPr>
    </w:p>
    <w:p w14:paraId="067D92FC" w14:textId="77777777" w:rsidR="00B74D17" w:rsidRDefault="00B74D17" w:rsidP="00922C87">
      <w:pPr>
        <w:pStyle w:val="TOC1"/>
        <w:rPr>
          <w:rStyle w:val="Hyperlink"/>
          <w:color w:val="auto"/>
          <w:u w:val="none"/>
        </w:rPr>
      </w:pPr>
    </w:p>
    <w:p w14:paraId="7FB085D9" w14:textId="7631A296" w:rsidR="002B6DC5" w:rsidRPr="00922C87" w:rsidRDefault="0056657A" w:rsidP="00922C87">
      <w:pPr>
        <w:pStyle w:val="TOC1"/>
        <w:rPr>
          <w:rStyle w:val="Hyperlink"/>
          <w:color w:val="auto"/>
          <w:u w:val="none"/>
        </w:rPr>
      </w:pPr>
      <w:r w:rsidRPr="00922C87">
        <w:rPr>
          <w:rStyle w:val="Hyperlink"/>
          <w:color w:val="auto"/>
          <w:u w:val="none"/>
        </w:rPr>
        <w:t>С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А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Д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Р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Ж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А</w:t>
      </w:r>
      <w:r w:rsidR="0019075B" w:rsidRPr="00922C87">
        <w:rPr>
          <w:rStyle w:val="Hyperlink"/>
          <w:color w:val="auto"/>
          <w:u w:val="none"/>
        </w:rPr>
        <w:t xml:space="preserve"> </w:t>
      </w:r>
      <w:r w:rsidRPr="00922C87">
        <w:rPr>
          <w:rStyle w:val="Hyperlink"/>
          <w:color w:val="auto"/>
          <w:u w:val="none"/>
        </w:rPr>
        <w:t>Ј</w:t>
      </w:r>
    </w:p>
    <w:p w14:paraId="798E859D" w14:textId="6BA8DA68" w:rsidR="0019075B" w:rsidRDefault="0019075B" w:rsidP="0019075B">
      <w:pPr>
        <w:rPr>
          <w:lang w:val="sr-Cyrl-BA"/>
        </w:rPr>
      </w:pPr>
    </w:p>
    <w:p w14:paraId="47CFCA15" w14:textId="77777777" w:rsidR="0019075B" w:rsidRPr="0019075B" w:rsidRDefault="0019075B" w:rsidP="0019075B">
      <w:pPr>
        <w:rPr>
          <w:lang w:val="sr-Cyrl-BA"/>
        </w:rPr>
      </w:pPr>
    </w:p>
    <w:p w14:paraId="320BD117" w14:textId="77777777" w:rsidR="0056657A" w:rsidRPr="001D1843" w:rsidRDefault="0056657A" w:rsidP="00636583">
      <w:pPr>
        <w:jc w:val="both"/>
        <w:rPr>
          <w:rFonts w:ascii="Arial" w:hAnsi="Arial" w:cs="Arial"/>
          <w:bCs/>
          <w:sz w:val="28"/>
          <w:szCs w:val="28"/>
        </w:rPr>
      </w:pPr>
    </w:p>
    <w:p w14:paraId="5FF91ABF" w14:textId="30F7F446" w:rsidR="00922C87" w:rsidRPr="001D1843" w:rsidRDefault="00566879" w:rsidP="00922C87">
      <w:pPr>
        <w:pStyle w:val="TOC1"/>
        <w:rPr>
          <w:rStyle w:val="Hyperlink"/>
          <w:b w:val="0"/>
          <w:bCs/>
          <w:sz w:val="24"/>
          <w:szCs w:val="24"/>
        </w:rPr>
      </w:pPr>
      <w:r w:rsidRPr="001D1843">
        <w:rPr>
          <w:rStyle w:val="Hyperlink"/>
          <w:b w:val="0"/>
          <w:bCs/>
          <w:sz w:val="24"/>
          <w:szCs w:val="24"/>
        </w:rPr>
        <w:fldChar w:fldCharType="begin"/>
      </w:r>
      <w:r w:rsidR="00152B70" w:rsidRPr="001D1843">
        <w:rPr>
          <w:rStyle w:val="Hyperlink"/>
          <w:b w:val="0"/>
          <w:bCs/>
          <w:sz w:val="24"/>
          <w:szCs w:val="24"/>
        </w:rPr>
        <w:instrText xml:space="preserve"> TOC \o "1-3" \h \z \u </w:instrText>
      </w:r>
      <w:r w:rsidRPr="001D1843">
        <w:rPr>
          <w:rStyle w:val="Hyperlink"/>
          <w:b w:val="0"/>
          <w:bCs/>
          <w:sz w:val="24"/>
          <w:szCs w:val="24"/>
        </w:rPr>
        <w:fldChar w:fldCharType="separate"/>
      </w:r>
      <w:hyperlink w:anchor="_Toc237414888" w:history="1">
        <w:r w:rsidR="00922C87" w:rsidRPr="001D1843">
          <w:rPr>
            <w:rStyle w:val="Hyperlink"/>
            <w:b w:val="0"/>
            <w:bCs/>
            <w:sz w:val="24"/>
            <w:szCs w:val="24"/>
          </w:rPr>
          <w:t>1.</w:t>
        </w:r>
        <w:r w:rsidR="00922C87" w:rsidRPr="001D1843">
          <w:rPr>
            <w:rStyle w:val="Hyperlink"/>
            <w:b w:val="0"/>
            <w:bCs/>
            <w:sz w:val="24"/>
            <w:szCs w:val="24"/>
          </w:rPr>
          <w:tab/>
          <w:t>ДЈЕЛАТНОСТ</w:t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_Toc237414888 \h </w:instrText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1</w:t>
        </w:r>
        <w:r w:rsidR="00922C87"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72840107" w14:textId="4E718799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89" w:history="1">
        <w:r w:rsidRPr="001D1843">
          <w:rPr>
            <w:rStyle w:val="Hyperlink"/>
            <w:b w:val="0"/>
            <w:bCs/>
            <w:sz w:val="24"/>
            <w:szCs w:val="24"/>
          </w:rPr>
          <w:t>2.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ПРАВНИ СТАТУС И ВЛАСНИЧКА СТРУКТУРА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_Toc237414889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1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4D285C1C" w14:textId="65D37DA8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0" w:history="1">
        <w:r w:rsidRPr="001D1843">
          <w:rPr>
            <w:rStyle w:val="Hyperlink"/>
            <w:b w:val="0"/>
            <w:bCs/>
            <w:sz w:val="24"/>
            <w:szCs w:val="24"/>
          </w:rPr>
          <w:t>3.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ОРГАНИЗАЦИОНА СТРУКТУРА И МЕНАЏМЕНТ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_Toc237414890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1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20626DAC" w14:textId="797A2A2D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1" w:history="1">
        <w:r w:rsidRPr="001D1843">
          <w:rPr>
            <w:rStyle w:val="Hyperlink"/>
            <w:b w:val="0"/>
            <w:bCs/>
            <w:sz w:val="24"/>
            <w:szCs w:val="24"/>
          </w:rPr>
          <w:t>4.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БРОЈ И СТРУКТУРА ЗАПОСЛЕНИХ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_Toc237414891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1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7B162E9B" w14:textId="467D7DD5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2" w:history="1">
        <w:r w:rsidRPr="001D1843">
          <w:rPr>
            <w:rStyle w:val="Hyperlink"/>
            <w:b w:val="0"/>
            <w:bCs/>
            <w:sz w:val="24"/>
            <w:szCs w:val="24"/>
          </w:rPr>
          <w:t>5.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ОБИМ УСЛУГА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_Toc237414892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2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1D06E952" w14:textId="61837F36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3" w:history="1">
        <w:r w:rsidRPr="001D1843">
          <w:rPr>
            <w:rStyle w:val="Hyperlink"/>
            <w:b w:val="0"/>
            <w:bCs/>
            <w:sz w:val="24"/>
            <w:szCs w:val="24"/>
          </w:rPr>
          <w:t>6.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ИЗВРШЕНА УЛАГАЊА И ИЗВЕДЕНИ РАДОВИ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_Toc237414893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3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2D31AFC1" w14:textId="7589E6C4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4" w:history="1">
        <w:r w:rsidRPr="001D1843">
          <w:rPr>
            <w:rStyle w:val="Hyperlink"/>
            <w:b w:val="0"/>
            <w:bCs/>
            <w:sz w:val="24"/>
            <w:szCs w:val="24"/>
          </w:rPr>
          <w:t>7.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ПРОБЛЕМИ У ПОСЛОВАЊУ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_Toc237414894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4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66304518" w14:textId="7310BEBC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5" w:history="1">
        <w:r w:rsidRPr="001D1843">
          <w:rPr>
            <w:rStyle w:val="Hyperlink"/>
            <w:b w:val="0"/>
            <w:bCs/>
            <w:sz w:val="24"/>
            <w:szCs w:val="24"/>
          </w:rPr>
          <w:t>8.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ЗАКЉУЧАК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_Toc237414895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4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64D79C95" w14:textId="0878F352" w:rsidR="00922C87" w:rsidRPr="001D1843" w:rsidRDefault="00922C87" w:rsidP="00922C87">
      <w:pPr>
        <w:pStyle w:val="TOC1"/>
        <w:rPr>
          <w:rStyle w:val="Hyperlink"/>
          <w:b w:val="0"/>
          <w:bCs/>
          <w:sz w:val="24"/>
          <w:szCs w:val="24"/>
        </w:rPr>
      </w:pPr>
      <w:hyperlink w:anchor="_Toc237414896" w:history="1">
        <w:r w:rsidRPr="001D1843">
          <w:rPr>
            <w:rStyle w:val="Hyperlink"/>
            <w:b w:val="0"/>
            <w:bCs/>
            <w:sz w:val="24"/>
            <w:szCs w:val="24"/>
          </w:rPr>
          <w:t>9.</w:t>
        </w:r>
        <w:r w:rsidRPr="001D1843">
          <w:rPr>
            <w:rStyle w:val="Hyperlink"/>
            <w:b w:val="0"/>
            <w:bCs/>
            <w:sz w:val="24"/>
            <w:szCs w:val="24"/>
          </w:rPr>
          <w:tab/>
          <w:t>ФИНАНСИЈСКИ ПОКАЗАТЕЉИ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tab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begin"/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instrText xml:space="preserve"> PAGEREF _Toc237414896 \h </w:instrTex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separate"/>
        </w:r>
        <w:r w:rsidR="005F419F">
          <w:rPr>
            <w:rStyle w:val="Hyperlink"/>
            <w:b w:val="0"/>
            <w:bCs/>
            <w:webHidden/>
            <w:sz w:val="24"/>
            <w:szCs w:val="24"/>
          </w:rPr>
          <w:t>4</w:t>
        </w:r>
        <w:r w:rsidRPr="001D1843">
          <w:rPr>
            <w:rStyle w:val="Hyperlink"/>
            <w:b w:val="0"/>
            <w:bCs/>
            <w:webHidden/>
            <w:sz w:val="24"/>
            <w:szCs w:val="24"/>
          </w:rPr>
          <w:fldChar w:fldCharType="end"/>
        </w:r>
      </w:hyperlink>
    </w:p>
    <w:p w14:paraId="7BDCFBFE" w14:textId="3E9EEB6D" w:rsidR="002B6DC5" w:rsidRPr="0019075B" w:rsidRDefault="00566879" w:rsidP="00922C87">
      <w:pPr>
        <w:pStyle w:val="TOC1"/>
        <w:rPr>
          <w:bCs/>
        </w:rPr>
      </w:pPr>
      <w:r w:rsidRPr="001D1843">
        <w:rPr>
          <w:rStyle w:val="Hyperlink"/>
          <w:b w:val="0"/>
          <w:bCs/>
          <w:sz w:val="24"/>
          <w:szCs w:val="24"/>
        </w:rPr>
        <w:fldChar w:fldCharType="end"/>
      </w:r>
    </w:p>
    <w:p w14:paraId="3059D86E" w14:textId="77777777" w:rsidR="002600D8" w:rsidRDefault="002600D8" w:rsidP="00636583">
      <w:pPr>
        <w:jc w:val="both"/>
        <w:rPr>
          <w:rFonts w:ascii="Arial" w:hAnsi="Arial" w:cs="Arial"/>
          <w:bCs/>
          <w:lang w:val="sr-Cyrl-BA"/>
        </w:rPr>
        <w:sectPr w:rsidR="002600D8" w:rsidSect="00774914">
          <w:footerReference w:type="first" r:id="rId12"/>
          <w:pgSz w:w="11906" w:h="16838"/>
          <w:pgMar w:top="1170" w:right="746" w:bottom="1134" w:left="1134" w:header="567" w:footer="720" w:gutter="0"/>
          <w:pgNumType w:start="1" w:chapStyle="2"/>
          <w:cols w:space="720"/>
          <w:titlePg/>
          <w:docGrid w:linePitch="326"/>
        </w:sectPr>
      </w:pPr>
    </w:p>
    <w:p w14:paraId="28D32141" w14:textId="56F92DAB" w:rsidR="002600D8" w:rsidRDefault="002600D8" w:rsidP="00636583">
      <w:pPr>
        <w:jc w:val="both"/>
        <w:rPr>
          <w:rFonts w:ascii="Arial" w:hAnsi="Arial" w:cs="Arial"/>
          <w:bCs/>
          <w:lang w:val="sr-Cyrl-BA"/>
        </w:rPr>
        <w:sectPr w:rsidR="002600D8" w:rsidSect="00774914">
          <w:footerReference w:type="first" r:id="rId13"/>
          <w:pgSz w:w="11906" w:h="16838"/>
          <w:pgMar w:top="1170" w:right="746" w:bottom="1134" w:left="1134" w:header="567" w:footer="720" w:gutter="0"/>
          <w:pgNumType w:start="1" w:chapStyle="2"/>
          <w:cols w:space="720"/>
          <w:titlePg/>
          <w:docGrid w:linePitch="326"/>
        </w:sectPr>
      </w:pPr>
    </w:p>
    <w:p w14:paraId="393E3B47" w14:textId="000DC178" w:rsidR="00604F5D" w:rsidRDefault="00BD43CC" w:rsidP="00604F5D">
      <w:pPr>
        <w:pStyle w:val="Heading1"/>
        <w:rPr>
          <w:lang w:val="sr-Cyrl-CS"/>
        </w:rPr>
      </w:pPr>
      <w:bookmarkStart w:id="0" w:name="_Toc237414888"/>
      <w:r w:rsidRPr="008F220F">
        <w:lastRenderedPageBreak/>
        <w:t>ДЈЕЛАТНОСТ</w:t>
      </w:r>
      <w:bookmarkEnd w:id="0"/>
    </w:p>
    <w:p w14:paraId="2374D4E2" w14:textId="77777777" w:rsidR="00C03513" w:rsidRPr="00C03513" w:rsidRDefault="00C03513" w:rsidP="000E2E01">
      <w:pPr>
        <w:jc w:val="both"/>
        <w:rPr>
          <w:lang w:val="sr-Cyrl-CS"/>
        </w:rPr>
      </w:pPr>
    </w:p>
    <w:p w14:paraId="54179D85" w14:textId="3A54A127" w:rsidR="00BD43CC" w:rsidRPr="00772551" w:rsidRDefault="009F42A0" w:rsidP="00A053FC">
      <w:pPr>
        <w:spacing w:line="276" w:lineRule="auto"/>
        <w:jc w:val="both"/>
        <w:rPr>
          <w:rFonts w:ascii="Arial" w:hAnsi="Arial" w:cs="Arial"/>
          <w:lang w:val="sr-Cyrl-BA"/>
        </w:rPr>
      </w:pPr>
      <w:r w:rsidRPr="000B5995">
        <w:rPr>
          <w:rFonts w:ascii="Arial" w:hAnsi="Arial" w:cs="Arial"/>
          <w:color w:val="000000"/>
          <w:lang w:val="sr-Cyrl-BA"/>
        </w:rPr>
        <w:t xml:space="preserve">Основна дјелатност ЈУ </w:t>
      </w:r>
      <w:r w:rsidR="00FC24C6">
        <w:rPr>
          <w:rFonts w:ascii="Arial" w:hAnsi="Arial" w:cs="Arial"/>
          <w:color w:val="000000"/>
          <w:lang w:val="sr-Cyrl-BA"/>
        </w:rPr>
        <w:t>„</w:t>
      </w:r>
      <w:r w:rsidRPr="000B5995">
        <w:rPr>
          <w:rFonts w:ascii="Arial" w:hAnsi="Arial" w:cs="Arial"/>
          <w:color w:val="000000"/>
          <w:lang w:val="sr-Cyrl-BA"/>
        </w:rPr>
        <w:t>Народна библиотека</w:t>
      </w:r>
      <w:r w:rsidR="00FC24C6">
        <w:rPr>
          <w:rFonts w:ascii="Arial" w:hAnsi="Arial" w:cs="Arial"/>
          <w:color w:val="000000"/>
          <w:lang w:val="sr-Cyrl-BA"/>
        </w:rPr>
        <w:t>“</w:t>
      </w:r>
      <w:r w:rsidRPr="000B5995">
        <w:rPr>
          <w:rFonts w:ascii="Arial" w:hAnsi="Arial" w:cs="Arial"/>
          <w:color w:val="000000"/>
          <w:lang w:val="sr-Cyrl-BA"/>
        </w:rPr>
        <w:t xml:space="preserve"> Градишка је</w:t>
      </w:r>
      <w:r>
        <w:rPr>
          <w:rFonts w:ascii="Arial" w:hAnsi="Arial" w:cs="Arial"/>
          <w:b/>
          <w:bCs/>
          <w:color w:val="000000"/>
          <w:lang w:val="sr-Cyrl-BA"/>
        </w:rPr>
        <w:t xml:space="preserve"> </w:t>
      </w:r>
      <w:r w:rsidR="007833B1">
        <w:rPr>
          <w:rFonts w:ascii="Arial" w:hAnsi="Arial" w:cs="Arial"/>
          <w:lang w:val="sr-Cyrl-BA"/>
        </w:rPr>
        <w:t>библиотечко-</w:t>
      </w:r>
      <w:r w:rsidR="00553FC5" w:rsidRPr="00772551">
        <w:rPr>
          <w:rFonts w:ascii="Arial" w:hAnsi="Arial" w:cs="Arial"/>
          <w:lang w:val="sr-Cyrl-BA"/>
        </w:rPr>
        <w:t>информациона дјелатност.</w:t>
      </w:r>
      <w:r w:rsidR="0045106D" w:rsidRPr="0045106D">
        <w:rPr>
          <w:rFonts w:ascii="Arial" w:hAnsi="Arial" w:cs="Arial"/>
          <w:lang w:val="sr-Cyrl-CS"/>
        </w:rPr>
        <w:t xml:space="preserve"> </w:t>
      </w:r>
      <w:r w:rsidR="0005339C" w:rsidRPr="00772551">
        <w:rPr>
          <w:rFonts w:ascii="Arial" w:hAnsi="Arial" w:cs="Arial"/>
          <w:lang w:val="sr-Cyrl-BA"/>
        </w:rPr>
        <w:t>Библиотечком дјелатношћу с</w:t>
      </w:r>
      <w:r w:rsidR="002B1D57" w:rsidRPr="00772551">
        <w:rPr>
          <w:rFonts w:ascii="Arial" w:hAnsi="Arial" w:cs="Arial"/>
          <w:lang w:val="sr-Cyrl-BA"/>
        </w:rPr>
        <w:t>матра се систематско прикупљање, стручно обрађивање</w:t>
      </w:r>
      <w:r w:rsidR="0005339C" w:rsidRPr="00772551">
        <w:rPr>
          <w:rFonts w:ascii="Arial" w:hAnsi="Arial" w:cs="Arial"/>
          <w:lang w:val="sr-Cyrl-BA"/>
        </w:rPr>
        <w:t xml:space="preserve">, чување и давање </w:t>
      </w:r>
      <w:r w:rsidR="00D234F8">
        <w:rPr>
          <w:rFonts w:ascii="Arial" w:hAnsi="Arial" w:cs="Arial"/>
          <w:lang w:val="sr-Cyrl-BA"/>
        </w:rPr>
        <w:t xml:space="preserve">на коришћење библиотечке грађе. </w:t>
      </w:r>
      <w:r w:rsidR="0005339C" w:rsidRPr="00772551">
        <w:rPr>
          <w:rFonts w:ascii="Arial" w:hAnsi="Arial" w:cs="Arial"/>
          <w:lang w:val="sr-Cyrl-BA"/>
        </w:rPr>
        <w:t>Библиотека је</w:t>
      </w:r>
      <w:r w:rsidR="002B1D57" w:rsidRPr="00772551">
        <w:rPr>
          <w:rFonts w:ascii="Arial" w:hAnsi="Arial" w:cs="Arial"/>
          <w:lang w:val="sr-Cyrl-BA"/>
        </w:rPr>
        <w:t xml:space="preserve"> неопходна за развој образовања</w:t>
      </w:r>
      <w:r w:rsidR="0005339C" w:rsidRPr="00772551">
        <w:rPr>
          <w:rFonts w:ascii="Arial" w:hAnsi="Arial" w:cs="Arial"/>
          <w:lang w:val="sr-Cyrl-BA"/>
        </w:rPr>
        <w:t>, науке и културе.</w:t>
      </w:r>
    </w:p>
    <w:p w14:paraId="2902D2BB" w14:textId="77777777" w:rsidR="00BD43CC" w:rsidRDefault="00BD43CC" w:rsidP="00A053FC">
      <w:pPr>
        <w:spacing w:line="276" w:lineRule="auto"/>
        <w:rPr>
          <w:rFonts w:ascii="Arial" w:hAnsi="Arial" w:cs="Arial"/>
          <w:color w:val="000000"/>
        </w:rPr>
      </w:pPr>
    </w:p>
    <w:p w14:paraId="6C5B1A7C" w14:textId="77777777" w:rsidR="005A1D79" w:rsidRPr="005A1D79" w:rsidRDefault="005A1D79" w:rsidP="000E2E01">
      <w:pPr>
        <w:rPr>
          <w:rFonts w:ascii="Arial" w:hAnsi="Arial" w:cs="Arial"/>
          <w:color w:val="000000"/>
        </w:rPr>
      </w:pPr>
    </w:p>
    <w:p w14:paraId="7E13FCFB" w14:textId="77777777" w:rsidR="000906FC" w:rsidRPr="005A1D79" w:rsidRDefault="00BD43CC" w:rsidP="000906FC">
      <w:pPr>
        <w:pStyle w:val="Heading1"/>
      </w:pPr>
      <w:bookmarkStart w:id="1" w:name="_Toc237414889"/>
      <w:r w:rsidRPr="008F220F">
        <w:t>ПРАВНИ СТАТУС И ВЛАСНИЧКА СТРУКТУРА</w:t>
      </w:r>
      <w:bookmarkEnd w:id="1"/>
    </w:p>
    <w:p w14:paraId="5FDD25CA" w14:textId="77777777" w:rsidR="00BD43CC" w:rsidRDefault="00BD43CC" w:rsidP="00636583">
      <w:pPr>
        <w:jc w:val="both"/>
        <w:rPr>
          <w:rFonts w:ascii="Arial" w:hAnsi="Arial" w:cs="Arial"/>
          <w:color w:val="800000"/>
          <w:lang w:val="sr-Cyrl-BA"/>
        </w:rPr>
      </w:pPr>
    </w:p>
    <w:p w14:paraId="41FF92EB" w14:textId="0EC321FB" w:rsidR="000906FC" w:rsidRDefault="000906FC" w:rsidP="00636583">
      <w:pPr>
        <w:jc w:val="both"/>
        <w:rPr>
          <w:rFonts w:ascii="Arial" w:hAnsi="Arial" w:cs="Arial"/>
          <w:lang w:val="sr-Cyrl-BA"/>
        </w:rPr>
      </w:pPr>
      <w:r w:rsidRPr="000B5995">
        <w:rPr>
          <w:rFonts w:ascii="Arial" w:hAnsi="Arial" w:cs="Arial"/>
          <w:lang w:val="sr-Cyrl-BA"/>
        </w:rPr>
        <w:t>Власничка структура установе је приказана у с</w:t>
      </w:r>
      <w:r w:rsidR="00B026EE">
        <w:rPr>
          <w:rFonts w:ascii="Arial" w:hAnsi="Arial" w:cs="Arial"/>
          <w:lang w:val="sr-Cyrl-BA"/>
        </w:rPr>
        <w:t>љ</w:t>
      </w:r>
      <w:r w:rsidRPr="000B5995">
        <w:rPr>
          <w:rFonts w:ascii="Arial" w:hAnsi="Arial" w:cs="Arial"/>
          <w:lang w:val="sr-Cyrl-BA"/>
        </w:rPr>
        <w:t>едећој табели.</w:t>
      </w:r>
    </w:p>
    <w:p w14:paraId="6EFB426B" w14:textId="382FF177" w:rsidR="0098346B" w:rsidRDefault="0098346B" w:rsidP="00636583">
      <w:pPr>
        <w:jc w:val="both"/>
        <w:rPr>
          <w:rFonts w:ascii="Arial" w:hAnsi="Arial" w:cs="Arial"/>
          <w:lang w:val="sr-Cyrl-BA"/>
        </w:rPr>
      </w:pPr>
    </w:p>
    <w:p w14:paraId="224F3FF8" w14:textId="7520F54F" w:rsidR="0098346B" w:rsidRPr="0098346B" w:rsidRDefault="0098346B" w:rsidP="0098346B">
      <w:pPr>
        <w:spacing w:line="276" w:lineRule="auto"/>
        <w:rPr>
          <w:rFonts w:ascii="Arial" w:hAnsi="Arial" w:cs="Arial"/>
          <w:lang w:val="sr-Cyrl-BA"/>
        </w:rPr>
      </w:pPr>
      <w:r w:rsidRPr="0098346B">
        <w:rPr>
          <w:rFonts w:ascii="Arial" w:hAnsi="Arial" w:cs="Arial"/>
          <w:lang w:val="sr-Cyrl-BA"/>
        </w:rPr>
        <w:t>Табела 1. Власничка стуктура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09"/>
        <w:gridCol w:w="2410"/>
      </w:tblGrid>
      <w:tr w:rsidR="008414F8" w:rsidRPr="008F220F" w14:paraId="52FDBE68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4B427BA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Опис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E64C2B2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% учешће у укупном капиталу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A8DDC03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Вриједност капитала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F3E4584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Број акција</w:t>
            </w:r>
          </w:p>
        </w:tc>
      </w:tr>
      <w:tr w:rsidR="008414F8" w:rsidRPr="008F220F" w14:paraId="686EF14E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B7E735F" w14:textId="77777777" w:rsidR="00BD43CC" w:rsidRPr="00553FC5" w:rsidRDefault="00854458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Град</w:t>
            </w:r>
            <w:r w:rsidR="00553FC5">
              <w:rPr>
                <w:rFonts w:ascii="Arial" w:hAnsi="Arial" w:cs="Arial"/>
                <w:sz w:val="22"/>
                <w:szCs w:val="22"/>
                <w:lang w:val="sr-Cyrl-BA"/>
              </w:rPr>
              <w:t xml:space="preserve"> Градишка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D1CEA50" w14:textId="35C034AB" w:rsidR="00BD43CC" w:rsidRPr="00B026EE" w:rsidRDefault="00D65739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  <w:r w:rsidR="00B026EE">
              <w:rPr>
                <w:rFonts w:ascii="Arial" w:hAnsi="Arial" w:cs="Arial"/>
                <w:sz w:val="22"/>
                <w:szCs w:val="22"/>
                <w:lang w:val="sr-Cyrl-BA"/>
              </w:rPr>
              <w:t>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955E0FF" w14:textId="289C8BAC" w:rsidR="00BD43CC" w:rsidRPr="00D65739" w:rsidRDefault="00D65739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489</w:t>
            </w:r>
            <w:r w:rsidR="005F419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744.00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EA559B3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4F8" w:rsidRPr="008F220F" w14:paraId="378E6D81" w14:textId="77777777" w:rsidTr="004C56F3">
        <w:trPr>
          <w:trHeight w:val="817"/>
        </w:trPr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32C2FE8" w14:textId="77777777" w:rsidR="00BD43CC" w:rsidRPr="00553FC5" w:rsidRDefault="00553FC5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Министарства просвјете и културе РС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1368057" w14:textId="29B1677A" w:rsidR="00BD43CC" w:rsidRPr="00B026EE" w:rsidRDefault="00D65739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B026EE">
              <w:rPr>
                <w:rFonts w:ascii="Arial" w:hAnsi="Arial" w:cs="Arial"/>
                <w:sz w:val="22"/>
                <w:szCs w:val="22"/>
                <w:lang w:val="sr-Cyrl-BA"/>
              </w:rPr>
              <w:t>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2E67821" w14:textId="754EF9A1" w:rsidR="00BD43CC" w:rsidRPr="005364F3" w:rsidRDefault="00F624D4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</w:t>
            </w:r>
            <w:r w:rsidR="00D65739">
              <w:rPr>
                <w:rFonts w:ascii="Arial" w:hAnsi="Arial" w:cs="Arial"/>
                <w:sz w:val="22"/>
                <w:szCs w:val="22"/>
              </w:rPr>
              <w:t>6</w:t>
            </w:r>
            <w:r w:rsidR="005F4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5739">
              <w:rPr>
                <w:rFonts w:ascii="Arial" w:hAnsi="Arial" w:cs="Arial"/>
                <w:sz w:val="22"/>
                <w:szCs w:val="22"/>
              </w:rPr>
              <w:t>545</w:t>
            </w:r>
            <w:r>
              <w:rPr>
                <w:rFonts w:ascii="Arial" w:hAnsi="Arial" w:cs="Arial"/>
                <w:sz w:val="22"/>
                <w:szCs w:val="22"/>
                <w:lang w:val="sr-Cyrl-BA"/>
              </w:rPr>
              <w:t>.00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E9B5165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4F8" w:rsidRPr="008F220F" w14:paraId="7DDC35BB" w14:textId="77777777" w:rsidTr="008A6527"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E0BB139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19ABCDC" w14:textId="15DB879E" w:rsidR="00BD43CC" w:rsidRPr="00D65739" w:rsidRDefault="00051546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100</w:t>
            </w:r>
            <w:r w:rsidR="00B026EE">
              <w:rPr>
                <w:rFonts w:ascii="Arial" w:hAnsi="Arial" w:cs="Arial"/>
                <w:sz w:val="22"/>
                <w:szCs w:val="22"/>
                <w:lang w:val="sr-Cyrl-BA"/>
              </w:rPr>
              <w:t>%</w:t>
            </w:r>
          </w:p>
        </w:tc>
        <w:tc>
          <w:tcPr>
            <w:tcW w:w="24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84C2627" w14:textId="71CB8AE6" w:rsidR="00BD43CC" w:rsidRPr="00F624D4" w:rsidRDefault="004C56F3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5</w:t>
            </w:r>
            <w:r w:rsidR="00D65739">
              <w:rPr>
                <w:rFonts w:ascii="Arial" w:hAnsi="Arial" w:cs="Arial"/>
                <w:sz w:val="22"/>
                <w:szCs w:val="22"/>
              </w:rPr>
              <w:t>06</w:t>
            </w:r>
            <w:r w:rsidR="005F41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5739">
              <w:rPr>
                <w:rFonts w:ascii="Arial" w:hAnsi="Arial" w:cs="Arial"/>
                <w:sz w:val="22"/>
                <w:szCs w:val="22"/>
              </w:rPr>
              <w:t>289</w:t>
            </w:r>
            <w:r w:rsidR="00F624D4">
              <w:rPr>
                <w:rFonts w:ascii="Arial" w:hAnsi="Arial" w:cs="Arial"/>
                <w:sz w:val="22"/>
                <w:szCs w:val="22"/>
                <w:lang w:val="sr-Cyrl-BA"/>
              </w:rPr>
              <w:t>.00</w:t>
            </w:r>
          </w:p>
        </w:tc>
        <w:tc>
          <w:tcPr>
            <w:tcW w:w="241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C608507" w14:textId="77777777" w:rsidR="00BD43CC" w:rsidRPr="008F220F" w:rsidRDefault="00BD43CC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063F1F" w14:textId="77777777" w:rsidR="00046012" w:rsidRDefault="00046012" w:rsidP="00636583">
      <w:pPr>
        <w:jc w:val="both"/>
        <w:rPr>
          <w:rFonts w:ascii="Arial" w:hAnsi="Arial" w:cs="Arial"/>
          <w:color w:val="000000"/>
        </w:rPr>
      </w:pPr>
    </w:p>
    <w:p w14:paraId="7EB04939" w14:textId="77777777" w:rsidR="005A1D79" w:rsidRPr="00EE14B0" w:rsidRDefault="005A1D79" w:rsidP="00636583">
      <w:pPr>
        <w:jc w:val="both"/>
        <w:rPr>
          <w:rFonts w:ascii="Arial" w:hAnsi="Arial" w:cs="Arial"/>
          <w:color w:val="000000"/>
        </w:rPr>
      </w:pPr>
    </w:p>
    <w:p w14:paraId="4BF5FC0E" w14:textId="77777777" w:rsidR="00BD43CC" w:rsidRDefault="00BD43CC" w:rsidP="00636583">
      <w:pPr>
        <w:pStyle w:val="Heading1"/>
        <w:rPr>
          <w:lang w:val="sr-Cyrl-CS"/>
        </w:rPr>
      </w:pPr>
      <w:bookmarkStart w:id="2" w:name="_Toc237414890"/>
      <w:r w:rsidRPr="008F220F">
        <w:t>ОРГАНИЗАЦИОНА СТРУКТУРА И МЕНАЏМЕНТ</w:t>
      </w:r>
      <w:bookmarkEnd w:id="2"/>
    </w:p>
    <w:p w14:paraId="36D371BD" w14:textId="77777777" w:rsidR="00C03513" w:rsidRPr="00864BC3" w:rsidRDefault="00C03513" w:rsidP="00C03513">
      <w:pPr>
        <w:rPr>
          <w:rFonts w:ascii="Arial" w:hAnsi="Arial" w:cs="Arial"/>
          <w:lang w:val="sr-Cyrl-CS"/>
        </w:rPr>
      </w:pPr>
    </w:p>
    <w:p w14:paraId="68BF3287" w14:textId="052E6134" w:rsidR="00BD43CC" w:rsidRPr="00EA3ECB" w:rsidRDefault="008A2306" w:rsidP="00636583">
      <w:pPr>
        <w:jc w:val="both"/>
        <w:rPr>
          <w:rFonts w:ascii="Arial" w:hAnsi="Arial" w:cs="Arial"/>
          <w:lang w:val="sr-Cyrl-BA"/>
        </w:rPr>
      </w:pPr>
      <w:r w:rsidRPr="00EA3ECB">
        <w:rPr>
          <w:rFonts w:ascii="Arial" w:hAnsi="Arial" w:cs="Arial"/>
          <w:lang w:val="sr-Cyrl-BA"/>
        </w:rPr>
        <w:t>Према</w:t>
      </w:r>
      <w:r w:rsidR="00732AEB" w:rsidRPr="00EA3ECB">
        <w:rPr>
          <w:rFonts w:ascii="Arial" w:hAnsi="Arial" w:cs="Arial"/>
          <w:lang w:val="sr-Cyrl-BA"/>
        </w:rPr>
        <w:t xml:space="preserve"> Правилнику о унутрашњој организацији </w:t>
      </w:r>
      <w:r w:rsidR="000B2762" w:rsidRPr="00EA3ECB">
        <w:rPr>
          <w:rFonts w:ascii="Arial" w:hAnsi="Arial" w:cs="Arial"/>
          <w:lang w:val="sr-Cyrl-BA"/>
        </w:rPr>
        <w:t xml:space="preserve">и систематизацији радних мјеста </w:t>
      </w:r>
      <w:r w:rsidR="00DB1C01" w:rsidRPr="00EA3ECB">
        <w:rPr>
          <w:rFonts w:ascii="Arial" w:hAnsi="Arial" w:cs="Arial"/>
          <w:lang w:val="sr-Cyrl-BA"/>
        </w:rPr>
        <w:t xml:space="preserve">у ЈУ </w:t>
      </w:r>
      <w:r w:rsidR="007833B1">
        <w:rPr>
          <w:rFonts w:ascii="Arial" w:hAnsi="Arial" w:cs="Arial"/>
          <w:lang w:val="sr-Cyrl-BA"/>
        </w:rPr>
        <w:t>„Народн</w:t>
      </w:r>
      <w:r w:rsidR="00B026EE">
        <w:rPr>
          <w:rFonts w:ascii="Arial" w:hAnsi="Arial" w:cs="Arial"/>
          <w:lang w:val="sr-Cyrl-RS"/>
        </w:rPr>
        <w:t>а</w:t>
      </w:r>
      <w:r w:rsidR="007833B1">
        <w:rPr>
          <w:rFonts w:ascii="Arial" w:hAnsi="Arial" w:cs="Arial"/>
          <w:lang w:val="sr-Cyrl-BA"/>
        </w:rPr>
        <w:t xml:space="preserve"> библиоте</w:t>
      </w:r>
      <w:r w:rsidR="00B026EE">
        <w:rPr>
          <w:rFonts w:ascii="Arial" w:hAnsi="Arial" w:cs="Arial"/>
          <w:lang w:val="sr-Cyrl-BA"/>
        </w:rPr>
        <w:t>ка</w:t>
      </w:r>
      <w:r w:rsidR="007833B1">
        <w:rPr>
          <w:rFonts w:ascii="Arial" w:hAnsi="Arial" w:cs="Arial"/>
          <w:lang w:val="sr-Cyrl-BA"/>
        </w:rPr>
        <w:t>“</w:t>
      </w:r>
      <w:r w:rsidR="00DB1C01" w:rsidRPr="00EA3ECB">
        <w:rPr>
          <w:rFonts w:ascii="Arial" w:hAnsi="Arial" w:cs="Arial"/>
          <w:lang w:val="sr-Cyrl-BA"/>
        </w:rPr>
        <w:t xml:space="preserve"> Градишка</w:t>
      </w:r>
      <w:r w:rsidR="00D15423">
        <w:rPr>
          <w:rFonts w:ascii="Arial" w:hAnsi="Arial" w:cs="Arial"/>
          <w:lang w:val="sr-Cyrl-BA"/>
        </w:rPr>
        <w:t xml:space="preserve"> осим </w:t>
      </w:r>
      <w:r w:rsidR="00F84B3D">
        <w:rPr>
          <w:rFonts w:ascii="Arial" w:hAnsi="Arial" w:cs="Arial"/>
          <w:lang w:val="sr-Cyrl-BA"/>
        </w:rPr>
        <w:t>9</w:t>
      </w:r>
      <w:r w:rsidR="007833B1">
        <w:rPr>
          <w:rFonts w:ascii="Arial" w:hAnsi="Arial" w:cs="Arial"/>
          <w:lang w:val="sr-Cyrl-BA"/>
        </w:rPr>
        <w:t xml:space="preserve"> стручних радника, </w:t>
      </w:r>
      <w:r w:rsidRPr="00EA3ECB">
        <w:rPr>
          <w:rFonts w:ascii="Arial" w:hAnsi="Arial" w:cs="Arial"/>
          <w:lang w:val="sr-Cyrl-BA"/>
        </w:rPr>
        <w:t xml:space="preserve">запослени </w:t>
      </w:r>
      <w:r w:rsidR="000B2762" w:rsidRPr="00EA3ECB">
        <w:rPr>
          <w:rFonts w:ascii="Arial" w:hAnsi="Arial" w:cs="Arial"/>
          <w:lang w:val="sr-Cyrl-BA"/>
        </w:rPr>
        <w:t>су директор, шеф рачуноводства</w:t>
      </w:r>
      <w:r w:rsidR="00B026EE">
        <w:rPr>
          <w:rFonts w:ascii="Arial" w:hAnsi="Arial" w:cs="Arial"/>
          <w:lang w:val="sr-Cyrl-BA"/>
        </w:rPr>
        <w:t xml:space="preserve"> и</w:t>
      </w:r>
      <w:r w:rsidR="000B2762" w:rsidRPr="00EA3ECB">
        <w:rPr>
          <w:rFonts w:ascii="Arial" w:hAnsi="Arial" w:cs="Arial"/>
          <w:lang w:val="sr-Cyrl-BA"/>
        </w:rPr>
        <w:t xml:space="preserve"> хигијеничар.</w:t>
      </w:r>
      <w:r w:rsidR="00D15423">
        <w:rPr>
          <w:rFonts w:ascii="Arial" w:hAnsi="Arial" w:cs="Arial"/>
          <w:lang w:val="sr-Cyrl-BA"/>
        </w:rPr>
        <w:t xml:space="preserve"> Укупно 1</w:t>
      </w:r>
      <w:r w:rsidR="00F84B3D">
        <w:rPr>
          <w:rFonts w:ascii="Arial" w:hAnsi="Arial" w:cs="Arial"/>
          <w:lang w:val="sr-Cyrl-BA"/>
        </w:rPr>
        <w:t>2</w:t>
      </w:r>
      <w:r w:rsidR="00DB1C01" w:rsidRPr="00EA3ECB">
        <w:rPr>
          <w:rFonts w:ascii="Arial" w:hAnsi="Arial" w:cs="Arial"/>
          <w:lang w:val="sr-Cyrl-BA"/>
        </w:rPr>
        <w:t xml:space="preserve"> запослених.</w:t>
      </w:r>
    </w:p>
    <w:p w14:paraId="0A026134" w14:textId="77777777" w:rsidR="00046012" w:rsidRPr="00EA3ECB" w:rsidRDefault="00046012" w:rsidP="00636583">
      <w:pPr>
        <w:jc w:val="both"/>
        <w:rPr>
          <w:rFonts w:ascii="Arial" w:hAnsi="Arial" w:cs="Arial"/>
        </w:rPr>
      </w:pPr>
    </w:p>
    <w:p w14:paraId="1857BA8B" w14:textId="77777777" w:rsidR="005A1D79" w:rsidRPr="00EE14B0" w:rsidRDefault="005A1D79" w:rsidP="00636583">
      <w:pPr>
        <w:jc w:val="both"/>
        <w:rPr>
          <w:rFonts w:ascii="Arial" w:hAnsi="Arial" w:cs="Arial"/>
          <w:color w:val="800000"/>
        </w:rPr>
      </w:pPr>
    </w:p>
    <w:p w14:paraId="30697A40" w14:textId="09B6AA9E" w:rsidR="00864BC3" w:rsidRDefault="00BD43CC" w:rsidP="0022234B">
      <w:pPr>
        <w:pStyle w:val="Heading1"/>
        <w:rPr>
          <w:lang w:val="sr-Cyrl-BA"/>
        </w:rPr>
      </w:pPr>
      <w:bookmarkStart w:id="3" w:name="_Toc237414891"/>
      <w:r w:rsidRPr="008F220F">
        <w:t>БРОЈ И СТРУКТУРА ЗАПОСЛЕНИ</w:t>
      </w:r>
      <w:r w:rsidR="00046012">
        <w:rPr>
          <w:lang w:val="sr-Cyrl-BA"/>
        </w:rPr>
        <w:t>Х</w:t>
      </w:r>
      <w:bookmarkEnd w:id="3"/>
    </w:p>
    <w:p w14:paraId="3FBC2738" w14:textId="77777777" w:rsidR="00DA1080" w:rsidRPr="009E6018" w:rsidRDefault="00DA1080" w:rsidP="0022234B">
      <w:pPr>
        <w:rPr>
          <w:rFonts w:ascii="Arial" w:hAnsi="Arial" w:cs="Arial"/>
          <w:sz w:val="16"/>
          <w:szCs w:val="16"/>
          <w:lang w:val="sr-Cyrl-BA"/>
        </w:rPr>
      </w:pPr>
    </w:p>
    <w:p w14:paraId="1C2682E2" w14:textId="5983C7E2" w:rsidR="00C03513" w:rsidRPr="00922C87" w:rsidRDefault="00864BC3" w:rsidP="00922C87">
      <w:pPr>
        <w:spacing w:line="276" w:lineRule="auto"/>
        <w:rPr>
          <w:rFonts w:ascii="Arial" w:hAnsi="Arial" w:cs="Arial"/>
          <w:lang w:val="sr-Cyrl-BA"/>
        </w:rPr>
      </w:pPr>
      <w:r w:rsidRPr="00922C87">
        <w:rPr>
          <w:rFonts w:ascii="Arial" w:hAnsi="Arial" w:cs="Arial"/>
          <w:lang w:val="sr-Cyrl-BA"/>
        </w:rPr>
        <w:t>Табела 2. Квалификациона структура запослених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5568"/>
        <w:gridCol w:w="1609"/>
        <w:gridCol w:w="1609"/>
      </w:tblGrid>
      <w:tr w:rsidR="002B3CD1" w:rsidRPr="008F220F" w14:paraId="512B1335" w14:textId="77777777" w:rsidTr="004A40DC">
        <w:trPr>
          <w:trHeight w:val="320"/>
        </w:trPr>
        <w:tc>
          <w:tcPr>
            <w:tcW w:w="857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C77E25C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Р.бр.</w:t>
            </w:r>
          </w:p>
        </w:tc>
        <w:tc>
          <w:tcPr>
            <w:tcW w:w="5568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E33971F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Квалификациона структура</w:t>
            </w:r>
          </w:p>
        </w:tc>
        <w:tc>
          <w:tcPr>
            <w:tcW w:w="3218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4C3966D7" w14:textId="77777777" w:rsidR="002B3CD1" w:rsidRPr="008F220F" w:rsidRDefault="002B3CD1" w:rsidP="00E048BD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Структура запослених према полу</w:t>
            </w:r>
          </w:p>
        </w:tc>
      </w:tr>
      <w:tr w:rsidR="002B3CD1" w:rsidRPr="008F220F" w14:paraId="30983BD7" w14:textId="77777777" w:rsidTr="004A40DC">
        <w:trPr>
          <w:trHeight w:val="320"/>
        </w:trPr>
        <w:tc>
          <w:tcPr>
            <w:tcW w:w="857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C8CAE91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5568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C11FA78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18C2A8EF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Мушких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ED79C68" w14:textId="77777777" w:rsidR="002B3CD1" w:rsidRPr="008F220F" w:rsidRDefault="002B3CD1" w:rsidP="00636583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8F220F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Женских</w:t>
            </w:r>
          </w:p>
        </w:tc>
      </w:tr>
      <w:tr w:rsidR="002B3CD1" w:rsidRPr="008F220F" w14:paraId="55ED8457" w14:textId="77777777" w:rsidTr="004A40DC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B3C7CE6" w14:textId="77777777" w:rsidR="002B3CD1" w:rsidRPr="008F220F" w:rsidRDefault="002B3CD1" w:rsidP="00636583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A905C92" w14:textId="77777777" w:rsidR="002B3CD1" w:rsidRPr="00526021" w:rsidRDefault="00526021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Висока стручна спрема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</w:tcPr>
          <w:p w14:paraId="4F3C1EC9" w14:textId="77777777" w:rsidR="002B3CD1" w:rsidRPr="00051546" w:rsidRDefault="00051546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</w:tcPr>
          <w:p w14:paraId="5075E560" w14:textId="40214BDF" w:rsidR="002B3CD1" w:rsidRPr="00D15423" w:rsidRDefault="00D65739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B3CD1" w:rsidRPr="008F220F" w14:paraId="38C1D92B" w14:textId="77777777" w:rsidTr="004A40DC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3FAF019" w14:textId="77777777" w:rsidR="002B3CD1" w:rsidRPr="008F220F" w:rsidRDefault="002B3CD1" w:rsidP="00636583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CD9B78A" w14:textId="77777777" w:rsidR="002B3CD1" w:rsidRPr="00526021" w:rsidRDefault="00526021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Виша стручна спрема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6762F568" w14:textId="77777777" w:rsidR="002B3CD1" w:rsidRPr="00051546" w:rsidRDefault="00051546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5A6D9389" w14:textId="77777777" w:rsidR="002B3CD1" w:rsidRPr="00526021" w:rsidRDefault="00526021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2</w:t>
            </w:r>
          </w:p>
        </w:tc>
      </w:tr>
      <w:tr w:rsidR="002B3CD1" w:rsidRPr="008F220F" w14:paraId="0AF1D389" w14:textId="77777777" w:rsidTr="004A40DC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B51DC2" w14:textId="77777777" w:rsidR="002B3CD1" w:rsidRPr="008F220F" w:rsidRDefault="002B3CD1" w:rsidP="00636583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43A531" w14:textId="3DE44EB9" w:rsidR="002B3CD1" w:rsidRPr="00526021" w:rsidRDefault="00E06878" w:rsidP="00636583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Средња стручна спрема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</w:tcPr>
          <w:p w14:paraId="5825439B" w14:textId="77777777" w:rsidR="002B3CD1" w:rsidRPr="00051546" w:rsidRDefault="00051546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</w:tcPr>
          <w:p w14:paraId="289F8659" w14:textId="77777777" w:rsidR="002B3CD1" w:rsidRPr="00526021" w:rsidRDefault="00526021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</w:t>
            </w:r>
          </w:p>
        </w:tc>
      </w:tr>
      <w:tr w:rsidR="002B3CD1" w:rsidRPr="008F220F" w14:paraId="2E79CE2B" w14:textId="77777777" w:rsidTr="004A40DC">
        <w:tc>
          <w:tcPr>
            <w:tcW w:w="64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A4CE204" w14:textId="180DA088" w:rsidR="002B3CD1" w:rsidRPr="008F220F" w:rsidRDefault="002B3CD1" w:rsidP="00410D8D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220F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7287BCF2" w14:textId="77777777" w:rsidR="002B3CD1" w:rsidRPr="00051546" w:rsidRDefault="00051546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5C6875BD" w14:textId="72234C01" w:rsidR="002B3CD1" w:rsidRPr="00D65739" w:rsidRDefault="00352BF4" w:rsidP="00FC334E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</w:t>
            </w:r>
            <w:r w:rsidR="00D657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14:paraId="11E720CA" w14:textId="77777777" w:rsidR="00BD43CC" w:rsidRDefault="00BD43CC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6AE19EB3" w14:textId="31456512" w:rsidR="00C03513" w:rsidRDefault="00C03513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E433BCE" w14:textId="77777777" w:rsidR="009A0030" w:rsidRDefault="009A0030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6C96B787" w14:textId="6EFBB0B3" w:rsidR="00410D8D" w:rsidRDefault="00410D8D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8B6C4E1" w14:textId="26ABC8E0" w:rsidR="00E300C3" w:rsidRDefault="00E300C3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27460AC0" w14:textId="4F342CC3" w:rsidR="00E300C3" w:rsidRDefault="00E300C3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FA60EE8" w14:textId="77777777" w:rsidR="00E300C3" w:rsidRPr="008F220F" w:rsidRDefault="00E300C3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6C923781" w14:textId="77777777" w:rsidR="00BD43CC" w:rsidRDefault="00BD43CC" w:rsidP="00636583">
      <w:pPr>
        <w:pStyle w:val="Heading1"/>
        <w:rPr>
          <w:lang w:val="sr-Cyrl-CS"/>
        </w:rPr>
      </w:pPr>
      <w:bookmarkStart w:id="4" w:name="_Toc237414892"/>
      <w:r w:rsidRPr="008F220F">
        <w:lastRenderedPageBreak/>
        <w:t>ОБИМ УСЛУГА</w:t>
      </w:r>
      <w:bookmarkEnd w:id="4"/>
    </w:p>
    <w:p w14:paraId="40684115" w14:textId="77777777" w:rsidR="00C03513" w:rsidRPr="00864BC3" w:rsidRDefault="00C03513" w:rsidP="009B0911">
      <w:pPr>
        <w:rPr>
          <w:rFonts w:ascii="Arial" w:hAnsi="Arial" w:cs="Arial"/>
          <w:lang w:val="sr-Cyrl-CS"/>
        </w:rPr>
      </w:pPr>
    </w:p>
    <w:p w14:paraId="7A9587C9" w14:textId="2B318AFC" w:rsidR="0004579C" w:rsidRPr="00EA3ECB" w:rsidRDefault="00553FC5" w:rsidP="0084420B">
      <w:pPr>
        <w:jc w:val="both"/>
        <w:rPr>
          <w:rFonts w:ascii="Arial" w:hAnsi="Arial" w:cs="Arial"/>
          <w:lang w:val="sr-Cyrl-BA"/>
        </w:rPr>
      </w:pPr>
      <w:r w:rsidRPr="00EA3ECB">
        <w:rPr>
          <w:rFonts w:ascii="Arial" w:hAnsi="Arial" w:cs="Arial"/>
          <w:lang w:val="sr-Cyrl-BA"/>
        </w:rPr>
        <w:t>Ј</w:t>
      </w:r>
      <w:r w:rsidR="00C03513" w:rsidRPr="00EA3ECB">
        <w:rPr>
          <w:rFonts w:ascii="Arial" w:hAnsi="Arial" w:cs="Arial"/>
          <w:lang w:val="sr-Cyrl-BA"/>
        </w:rPr>
        <w:t>авна установа</w:t>
      </w:r>
      <w:r w:rsidRPr="00EA3ECB">
        <w:rPr>
          <w:rFonts w:ascii="Arial" w:hAnsi="Arial" w:cs="Arial"/>
          <w:lang w:val="sr-Cyrl-BA"/>
        </w:rPr>
        <w:t xml:space="preserve"> </w:t>
      </w:r>
      <w:r w:rsidR="007833B1">
        <w:rPr>
          <w:rFonts w:ascii="Arial" w:hAnsi="Arial" w:cs="Arial"/>
          <w:lang w:val="sr-Cyrl-BA"/>
        </w:rPr>
        <w:t>„</w:t>
      </w:r>
      <w:r w:rsidRPr="00EA3ECB">
        <w:rPr>
          <w:rFonts w:ascii="Arial" w:hAnsi="Arial" w:cs="Arial"/>
          <w:lang w:val="sr-Cyrl-BA"/>
        </w:rPr>
        <w:t>Народна библиотека</w:t>
      </w:r>
      <w:r w:rsidR="007833B1">
        <w:rPr>
          <w:rFonts w:ascii="Arial" w:hAnsi="Arial" w:cs="Arial"/>
          <w:lang w:val="sr-Cyrl-BA"/>
        </w:rPr>
        <w:t>“</w:t>
      </w:r>
      <w:r w:rsidRPr="00EA3ECB">
        <w:rPr>
          <w:rFonts w:ascii="Arial" w:hAnsi="Arial" w:cs="Arial"/>
          <w:lang w:val="sr-Cyrl-BA"/>
        </w:rPr>
        <w:t xml:space="preserve"> Градишка </w:t>
      </w:r>
      <w:r w:rsidR="00AF04A7" w:rsidRPr="00EA3ECB">
        <w:rPr>
          <w:rFonts w:ascii="Arial" w:hAnsi="Arial" w:cs="Arial"/>
          <w:lang w:val="sr-Cyrl-BA"/>
        </w:rPr>
        <w:t xml:space="preserve">је у извјештајном периоду од наплате </w:t>
      </w:r>
      <w:r w:rsidR="002B1D57" w:rsidRPr="00EA3ECB">
        <w:rPr>
          <w:rFonts w:ascii="Arial" w:hAnsi="Arial" w:cs="Arial"/>
          <w:lang w:val="sr-Cyrl-BA"/>
        </w:rPr>
        <w:t xml:space="preserve">чланарине остварила приход од </w:t>
      </w:r>
      <w:r w:rsidR="00B92D0B">
        <w:rPr>
          <w:rFonts w:ascii="Arial" w:hAnsi="Arial" w:cs="Arial"/>
          <w:lang w:val="en-US"/>
        </w:rPr>
        <w:t>1 425</w:t>
      </w:r>
      <w:r w:rsidR="007833B1">
        <w:rPr>
          <w:rFonts w:ascii="Arial" w:hAnsi="Arial" w:cs="Arial"/>
          <w:lang w:val="sr-Cyrl-BA"/>
        </w:rPr>
        <w:t>.</w:t>
      </w:r>
      <w:r w:rsidR="00686CC6" w:rsidRPr="00EA3ECB">
        <w:rPr>
          <w:rFonts w:ascii="Arial" w:hAnsi="Arial" w:cs="Arial"/>
        </w:rPr>
        <w:t xml:space="preserve">00 </w:t>
      </w:r>
      <w:r w:rsidR="00AF04A7" w:rsidRPr="00EA3ECB">
        <w:rPr>
          <w:rFonts w:ascii="Arial" w:hAnsi="Arial" w:cs="Arial"/>
          <w:lang w:val="sr-Cyrl-BA"/>
        </w:rPr>
        <w:t>КМ.</w:t>
      </w:r>
    </w:p>
    <w:p w14:paraId="38B77242" w14:textId="77777777" w:rsidR="005C6960" w:rsidRDefault="00634957" w:rsidP="0084420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</w:t>
      </w:r>
      <w:r w:rsidRPr="00D15423">
        <w:rPr>
          <w:rFonts w:ascii="Arial" w:hAnsi="Arial" w:cs="Arial"/>
          <w:lang w:val="sr-Cyrl-BA"/>
        </w:rPr>
        <w:t xml:space="preserve"> </w:t>
      </w:r>
      <w:r w:rsidR="001A508E">
        <w:rPr>
          <w:rFonts w:ascii="Arial" w:hAnsi="Arial" w:cs="Arial"/>
          <w:lang w:val="sr-Cyrl-CS"/>
        </w:rPr>
        <w:t xml:space="preserve">поменутом </w:t>
      </w:r>
      <w:r w:rsidR="0045106D">
        <w:rPr>
          <w:rFonts w:ascii="Arial" w:hAnsi="Arial" w:cs="Arial"/>
          <w:lang w:val="sr-Cyrl-CS"/>
        </w:rPr>
        <w:t>периоду у библиотеку је учлањен</w:t>
      </w:r>
      <w:r w:rsidR="002B2178">
        <w:rPr>
          <w:rFonts w:ascii="Arial" w:hAnsi="Arial" w:cs="Arial"/>
          <w:lang w:val="sr-Cyrl-CS"/>
        </w:rPr>
        <w:t>о</w:t>
      </w:r>
      <w:r w:rsidR="00AE57CA" w:rsidRPr="00EA3ECB">
        <w:rPr>
          <w:rFonts w:ascii="Arial" w:hAnsi="Arial" w:cs="Arial"/>
          <w:lang w:val="sr-Cyrl-CS"/>
        </w:rPr>
        <w:t xml:space="preserve"> </w:t>
      </w:r>
      <w:r w:rsidR="00CD738A">
        <w:rPr>
          <w:rFonts w:ascii="Arial" w:hAnsi="Arial" w:cs="Arial"/>
          <w:lang w:val="sr-Cyrl-BA"/>
        </w:rPr>
        <w:t>7</w:t>
      </w:r>
      <w:r w:rsidR="00F84B3D">
        <w:rPr>
          <w:rFonts w:ascii="Arial" w:hAnsi="Arial" w:cs="Arial"/>
          <w:lang w:val="sr-Cyrl-BA"/>
        </w:rPr>
        <w:t>40</w:t>
      </w:r>
      <w:r w:rsidR="00EC34C1" w:rsidRPr="00EA3ECB">
        <w:rPr>
          <w:rFonts w:ascii="Arial" w:hAnsi="Arial" w:cs="Arial"/>
          <w:lang w:val="sr-Cyrl-CS"/>
        </w:rPr>
        <w:t xml:space="preserve"> </w:t>
      </w:r>
      <w:r w:rsidR="00E571A8">
        <w:rPr>
          <w:rFonts w:ascii="Arial" w:hAnsi="Arial" w:cs="Arial"/>
          <w:lang w:val="sr-Cyrl-CS"/>
        </w:rPr>
        <w:t>чит</w:t>
      </w:r>
      <w:r w:rsidR="006A3098">
        <w:rPr>
          <w:rFonts w:ascii="Arial" w:hAnsi="Arial" w:cs="Arial"/>
          <w:lang w:val="sr-Cyrl-CS"/>
        </w:rPr>
        <w:t>а</w:t>
      </w:r>
      <w:r w:rsidR="001A7740">
        <w:rPr>
          <w:rFonts w:ascii="Arial" w:hAnsi="Arial" w:cs="Arial"/>
          <w:lang w:val="sr-Cyrl-CS"/>
        </w:rPr>
        <w:t>о</w:t>
      </w:r>
      <w:r w:rsidR="006A3098">
        <w:rPr>
          <w:rFonts w:ascii="Arial" w:hAnsi="Arial" w:cs="Arial"/>
          <w:lang w:val="sr-Cyrl-CS"/>
        </w:rPr>
        <w:t>ц</w:t>
      </w:r>
      <w:r w:rsidR="002B2178">
        <w:rPr>
          <w:rFonts w:ascii="Arial" w:hAnsi="Arial" w:cs="Arial"/>
          <w:lang w:val="sr-Cyrl-BA"/>
        </w:rPr>
        <w:t>а</w:t>
      </w:r>
      <w:r>
        <w:rPr>
          <w:rFonts w:ascii="Arial" w:hAnsi="Arial" w:cs="Arial"/>
          <w:lang w:val="sr-Cyrl-CS"/>
        </w:rPr>
        <w:t>.</w:t>
      </w:r>
      <w:r w:rsidR="00C00DE5" w:rsidRPr="00C00DE5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CS"/>
        </w:rPr>
        <w:t>На коришћење</w:t>
      </w:r>
      <w:r w:rsidR="00E571A8">
        <w:rPr>
          <w:rFonts w:ascii="Arial" w:hAnsi="Arial" w:cs="Arial"/>
          <w:lang w:val="sr-Cyrl-CS"/>
        </w:rPr>
        <w:t xml:space="preserve"> ван библиотеке је </w:t>
      </w:r>
      <w:r>
        <w:rPr>
          <w:rFonts w:ascii="Arial" w:hAnsi="Arial" w:cs="Arial"/>
          <w:lang w:val="sr-Cyrl-CS"/>
        </w:rPr>
        <w:t>и</w:t>
      </w:r>
      <w:r w:rsidR="00D15423">
        <w:rPr>
          <w:rFonts w:ascii="Arial" w:hAnsi="Arial" w:cs="Arial"/>
          <w:lang w:val="sr-Cyrl-CS"/>
        </w:rPr>
        <w:t>здато</w:t>
      </w:r>
      <w:r w:rsidR="00E571A8">
        <w:rPr>
          <w:rFonts w:ascii="Arial" w:hAnsi="Arial" w:cs="Arial"/>
        </w:rPr>
        <w:t xml:space="preserve"> </w:t>
      </w:r>
      <w:r w:rsidR="005448C5">
        <w:rPr>
          <w:rFonts w:ascii="Arial" w:hAnsi="Arial" w:cs="Arial"/>
          <w:lang w:val="sr-Cyrl-BA"/>
        </w:rPr>
        <w:t>3</w:t>
      </w:r>
      <w:r w:rsidR="001A7740">
        <w:rPr>
          <w:rFonts w:ascii="Arial" w:hAnsi="Arial" w:cs="Arial"/>
          <w:lang w:val="sr-Cyrl-BA"/>
        </w:rPr>
        <w:t xml:space="preserve"> </w:t>
      </w:r>
      <w:r w:rsidR="005448C5">
        <w:rPr>
          <w:rFonts w:ascii="Arial" w:hAnsi="Arial" w:cs="Arial"/>
          <w:lang w:val="sr-Cyrl-BA"/>
        </w:rPr>
        <w:t>451</w:t>
      </w:r>
      <w:r w:rsidR="00B540DA">
        <w:rPr>
          <w:rFonts w:ascii="Arial" w:hAnsi="Arial" w:cs="Arial"/>
          <w:lang w:val="sr-Cyrl-BA"/>
        </w:rPr>
        <w:t xml:space="preserve"> инвентарск</w:t>
      </w:r>
      <w:r w:rsidR="005448C5">
        <w:rPr>
          <w:rFonts w:ascii="Arial" w:hAnsi="Arial" w:cs="Arial"/>
          <w:lang w:val="sr-Cyrl-BA"/>
        </w:rPr>
        <w:t>а</w:t>
      </w:r>
      <w:r w:rsidR="00B540DA">
        <w:rPr>
          <w:rFonts w:ascii="Arial" w:hAnsi="Arial" w:cs="Arial"/>
          <w:lang w:val="sr-Cyrl-BA"/>
        </w:rPr>
        <w:t xml:space="preserve"> јединица</w:t>
      </w:r>
      <w:r w:rsidR="00E571A8">
        <w:rPr>
          <w:rFonts w:ascii="Arial" w:hAnsi="Arial" w:cs="Arial"/>
          <w:lang w:val="sr-Cyrl-CS"/>
        </w:rPr>
        <w:t xml:space="preserve"> (</w:t>
      </w:r>
      <w:r w:rsidR="00B540DA">
        <w:rPr>
          <w:rFonts w:ascii="Arial" w:hAnsi="Arial" w:cs="Arial"/>
          <w:lang w:val="sr-Cyrl-CS"/>
        </w:rPr>
        <w:t>монографск</w:t>
      </w:r>
      <w:r w:rsidR="005448C5">
        <w:rPr>
          <w:rFonts w:ascii="Arial" w:hAnsi="Arial" w:cs="Arial"/>
          <w:lang w:val="sr-Cyrl-CS"/>
        </w:rPr>
        <w:t>а</w:t>
      </w:r>
      <w:r w:rsidR="00B540DA">
        <w:rPr>
          <w:rFonts w:ascii="Arial" w:hAnsi="Arial" w:cs="Arial"/>
          <w:lang w:val="sr-Cyrl-CS"/>
        </w:rPr>
        <w:t xml:space="preserve"> публикација - </w:t>
      </w:r>
      <w:r w:rsidR="00E571A8">
        <w:rPr>
          <w:rFonts w:ascii="Arial" w:hAnsi="Arial" w:cs="Arial"/>
          <w:lang w:val="sr-Cyrl-CS"/>
        </w:rPr>
        <w:t>књиг</w:t>
      </w:r>
      <w:r w:rsidR="00B540DA">
        <w:rPr>
          <w:rFonts w:ascii="Arial" w:hAnsi="Arial" w:cs="Arial"/>
          <w:lang w:val="sr-Cyrl-CS"/>
        </w:rPr>
        <w:t>а</w:t>
      </w:r>
      <w:r w:rsidR="00E571A8">
        <w:rPr>
          <w:rFonts w:ascii="Arial" w:hAnsi="Arial" w:cs="Arial"/>
          <w:lang w:val="sr-Cyrl-CS"/>
        </w:rPr>
        <w:t xml:space="preserve">). </w:t>
      </w:r>
    </w:p>
    <w:p w14:paraId="56D4D86D" w14:textId="77777777" w:rsidR="005C6960" w:rsidRDefault="005C6960" w:rsidP="0084420B">
      <w:pPr>
        <w:jc w:val="both"/>
        <w:rPr>
          <w:rFonts w:ascii="Arial" w:hAnsi="Arial" w:cs="Arial"/>
          <w:lang w:val="sr-Cyrl-CS"/>
        </w:rPr>
      </w:pPr>
    </w:p>
    <w:p w14:paraId="4E6D22E2" w14:textId="70A7221E" w:rsidR="007833B1" w:rsidRDefault="00E571A8" w:rsidP="0084420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библиотеци </w:t>
      </w:r>
      <w:r w:rsidR="0023613F">
        <w:rPr>
          <w:rFonts w:ascii="Arial" w:hAnsi="Arial" w:cs="Arial"/>
          <w:lang w:val="sr-Cyrl-CS"/>
        </w:rPr>
        <w:t>су</w:t>
      </w:r>
      <w:r>
        <w:rPr>
          <w:rFonts w:ascii="Arial" w:hAnsi="Arial" w:cs="Arial"/>
          <w:lang w:val="sr-Cyrl-CS"/>
        </w:rPr>
        <w:t xml:space="preserve"> коришт</w:t>
      </w:r>
      <w:r w:rsidR="0002772A">
        <w:rPr>
          <w:rFonts w:ascii="Arial" w:hAnsi="Arial" w:cs="Arial"/>
          <w:lang w:val="sr-Cyrl-CS"/>
        </w:rPr>
        <w:t>ен</w:t>
      </w:r>
      <w:r w:rsidR="0023613F">
        <w:rPr>
          <w:rFonts w:ascii="Arial" w:hAnsi="Arial" w:cs="Arial"/>
          <w:lang w:val="sr-Cyrl-CS"/>
        </w:rPr>
        <w:t>е</w:t>
      </w:r>
      <w:r w:rsidR="0002772A">
        <w:rPr>
          <w:rFonts w:ascii="Arial" w:hAnsi="Arial" w:cs="Arial"/>
          <w:lang w:val="sr-Cyrl-CS"/>
        </w:rPr>
        <w:t xml:space="preserve"> </w:t>
      </w:r>
      <w:r w:rsidR="0023613F">
        <w:rPr>
          <w:rFonts w:ascii="Arial" w:hAnsi="Arial" w:cs="Arial"/>
          <w:lang w:val="sr-Cyrl-CS"/>
        </w:rPr>
        <w:t xml:space="preserve">104 </w:t>
      </w:r>
      <w:r w:rsidR="00B540DA">
        <w:rPr>
          <w:rFonts w:ascii="Arial" w:hAnsi="Arial" w:cs="Arial"/>
          <w:lang w:val="sr-Cyrl-CS"/>
        </w:rPr>
        <w:t>инвентарск</w:t>
      </w:r>
      <w:r w:rsidR="0023613F">
        <w:rPr>
          <w:rFonts w:ascii="Arial" w:hAnsi="Arial" w:cs="Arial"/>
          <w:lang w:val="sr-Cyrl-CS"/>
        </w:rPr>
        <w:t>е</w:t>
      </w:r>
      <w:r w:rsidR="00B540DA">
        <w:rPr>
          <w:rFonts w:ascii="Arial" w:hAnsi="Arial" w:cs="Arial"/>
          <w:lang w:val="sr-Cyrl-CS"/>
        </w:rPr>
        <w:t xml:space="preserve"> јединиц</w:t>
      </w:r>
      <w:r w:rsidR="0023613F">
        <w:rPr>
          <w:rFonts w:ascii="Arial" w:hAnsi="Arial" w:cs="Arial"/>
          <w:lang w:val="sr-Cyrl-CS"/>
        </w:rPr>
        <w:t>е</w:t>
      </w:r>
      <w:r w:rsidR="00B026EE">
        <w:rPr>
          <w:rFonts w:ascii="Arial" w:hAnsi="Arial" w:cs="Arial"/>
          <w:lang w:val="sr-Cyrl-CS"/>
        </w:rPr>
        <w:t>.</w:t>
      </w:r>
      <w:r w:rsidR="0002772A">
        <w:rPr>
          <w:rFonts w:ascii="Arial" w:hAnsi="Arial" w:cs="Arial"/>
          <w:lang w:val="sr-Cyrl-CS"/>
        </w:rPr>
        <w:t xml:space="preserve"> </w:t>
      </w:r>
      <w:r w:rsidR="00B026EE">
        <w:rPr>
          <w:rFonts w:ascii="Arial" w:hAnsi="Arial" w:cs="Arial"/>
          <w:lang w:val="sr-Cyrl-CS"/>
        </w:rPr>
        <w:t>Б</w:t>
      </w:r>
      <w:r w:rsidR="007152EE">
        <w:rPr>
          <w:rFonts w:ascii="Arial" w:hAnsi="Arial" w:cs="Arial"/>
          <w:lang w:val="sr-Cyrl-CS"/>
        </w:rPr>
        <w:t xml:space="preserve">иблиотеку је посјетило </w:t>
      </w:r>
      <w:r w:rsidR="00D74881">
        <w:rPr>
          <w:rFonts w:ascii="Arial" w:hAnsi="Arial" w:cs="Arial"/>
          <w:lang w:val="sr-Cyrl-CS"/>
        </w:rPr>
        <w:t>4</w:t>
      </w:r>
      <w:r>
        <w:rPr>
          <w:rFonts w:ascii="Arial" w:hAnsi="Arial" w:cs="Arial"/>
        </w:rPr>
        <w:t xml:space="preserve"> </w:t>
      </w:r>
      <w:r w:rsidR="00D74881">
        <w:rPr>
          <w:rFonts w:ascii="Arial" w:hAnsi="Arial" w:cs="Arial"/>
          <w:lang w:val="sr-Cyrl-BA"/>
        </w:rPr>
        <w:t>356</w:t>
      </w:r>
      <w:r w:rsidR="00C1615C">
        <w:rPr>
          <w:rFonts w:ascii="Arial" w:hAnsi="Arial" w:cs="Arial"/>
          <w:lang w:val="sr-Cyrl-CS"/>
        </w:rPr>
        <w:t xml:space="preserve"> </w:t>
      </w:r>
      <w:r w:rsidR="009F1A5D">
        <w:rPr>
          <w:rFonts w:ascii="Arial" w:hAnsi="Arial" w:cs="Arial"/>
          <w:lang w:val="sr-Cyrl-CS"/>
        </w:rPr>
        <w:t>чланова, а у оквиру културних програма 570 посјетилаца. Укупно 4</w:t>
      </w:r>
      <w:r w:rsidR="006C4C36">
        <w:rPr>
          <w:rFonts w:ascii="Arial" w:hAnsi="Arial" w:cs="Arial"/>
          <w:lang w:val="sr-Cyrl-CS"/>
        </w:rPr>
        <w:t xml:space="preserve"> </w:t>
      </w:r>
      <w:r w:rsidR="009F1A5D">
        <w:rPr>
          <w:rFonts w:ascii="Arial" w:hAnsi="Arial" w:cs="Arial"/>
          <w:lang w:val="sr-Cyrl-CS"/>
        </w:rPr>
        <w:t>926 посјетилаца.</w:t>
      </w:r>
    </w:p>
    <w:p w14:paraId="3B6ED56C" w14:textId="56768370" w:rsidR="004046F5" w:rsidRDefault="007833B1" w:rsidP="0084420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</w:t>
      </w:r>
      <w:r w:rsidR="00AE57CA" w:rsidRPr="00EA3ECB">
        <w:rPr>
          <w:rFonts w:ascii="Arial" w:hAnsi="Arial" w:cs="Arial"/>
          <w:lang w:val="sr-Cyrl-CS"/>
        </w:rPr>
        <w:t>њижни</w:t>
      </w:r>
      <w:r w:rsidR="009A32B6" w:rsidRPr="00EA3ECB">
        <w:rPr>
          <w:rFonts w:ascii="Arial" w:hAnsi="Arial" w:cs="Arial"/>
          <w:lang w:val="sr-Cyrl-CS"/>
        </w:rPr>
        <w:t xml:space="preserve"> фонд у</w:t>
      </w:r>
      <w:r w:rsidR="00AE57CA" w:rsidRPr="00EA3ECB">
        <w:rPr>
          <w:rFonts w:ascii="Arial" w:hAnsi="Arial" w:cs="Arial"/>
          <w:lang w:val="sr-Cyrl-CS"/>
        </w:rPr>
        <w:t xml:space="preserve"> </w:t>
      </w:r>
      <w:r w:rsidR="00D15423">
        <w:rPr>
          <w:rFonts w:ascii="Arial" w:hAnsi="Arial" w:cs="Arial"/>
          <w:lang w:val="sr-Cyrl-CS"/>
        </w:rPr>
        <w:t>202</w:t>
      </w:r>
      <w:r w:rsidR="0038582F">
        <w:rPr>
          <w:rFonts w:ascii="Arial" w:hAnsi="Arial" w:cs="Arial"/>
          <w:lang w:val="sr-Cyrl-BA"/>
        </w:rPr>
        <w:t>6</w:t>
      </w:r>
      <w:r w:rsidR="00BD42A9">
        <w:rPr>
          <w:rFonts w:ascii="Arial" w:hAnsi="Arial" w:cs="Arial"/>
          <w:lang w:val="sr-Cyrl-CS"/>
        </w:rPr>
        <w:t xml:space="preserve">. години, </w:t>
      </w:r>
      <w:r w:rsidR="00BA2DAB">
        <w:rPr>
          <w:rFonts w:ascii="Arial" w:hAnsi="Arial" w:cs="Arial"/>
          <w:lang w:val="sr-Cyrl-CS"/>
        </w:rPr>
        <w:t xml:space="preserve">у првих шест мјесеци </w:t>
      </w:r>
      <w:r w:rsidR="00180080" w:rsidRPr="00EA3ECB">
        <w:rPr>
          <w:rFonts w:ascii="Arial" w:hAnsi="Arial" w:cs="Arial"/>
          <w:lang w:val="sr-Cyrl-CS"/>
        </w:rPr>
        <w:t>пове</w:t>
      </w:r>
      <w:r w:rsidR="0070440D" w:rsidRPr="00EA3ECB">
        <w:rPr>
          <w:rFonts w:ascii="Arial" w:hAnsi="Arial" w:cs="Arial"/>
          <w:lang w:val="sr-Cyrl-CS"/>
        </w:rPr>
        <w:t>ћ</w:t>
      </w:r>
      <w:r w:rsidR="00180080" w:rsidRPr="00EA3ECB">
        <w:rPr>
          <w:rFonts w:ascii="Arial" w:hAnsi="Arial" w:cs="Arial"/>
          <w:lang w:val="sr-Cyrl-CS"/>
        </w:rPr>
        <w:t>ан</w:t>
      </w:r>
      <w:r w:rsidR="009A32B6" w:rsidRPr="00EA3ECB">
        <w:rPr>
          <w:rFonts w:ascii="Arial" w:hAnsi="Arial" w:cs="Arial"/>
          <w:lang w:val="sr-Cyrl-CS"/>
        </w:rPr>
        <w:t xml:space="preserve"> је </w:t>
      </w:r>
      <w:r w:rsidR="0070440D" w:rsidRPr="00EA3ECB">
        <w:rPr>
          <w:rFonts w:ascii="Arial" w:hAnsi="Arial" w:cs="Arial"/>
          <w:lang w:val="sr-Cyrl-CS"/>
        </w:rPr>
        <w:t>з</w:t>
      </w:r>
      <w:r w:rsidR="00180080" w:rsidRPr="00EA3ECB">
        <w:rPr>
          <w:rFonts w:ascii="Arial" w:hAnsi="Arial" w:cs="Arial"/>
          <w:lang w:val="sr-Cyrl-CS"/>
        </w:rPr>
        <w:t xml:space="preserve">а </w:t>
      </w:r>
      <w:r w:rsidR="00B540DA">
        <w:rPr>
          <w:rFonts w:ascii="Arial" w:hAnsi="Arial" w:cs="Arial"/>
          <w:lang w:val="sr-Cyrl-CS"/>
        </w:rPr>
        <w:t>852</w:t>
      </w:r>
      <w:r w:rsidR="00DB1C01" w:rsidRPr="00EA3ECB">
        <w:rPr>
          <w:rFonts w:ascii="Arial" w:hAnsi="Arial" w:cs="Arial"/>
          <w:lang w:val="sr-Cyrl-BA"/>
        </w:rPr>
        <w:t xml:space="preserve"> </w:t>
      </w:r>
      <w:r w:rsidR="0034765E">
        <w:rPr>
          <w:rFonts w:ascii="Arial" w:hAnsi="Arial" w:cs="Arial"/>
          <w:lang w:val="sr-Cyrl-CS"/>
        </w:rPr>
        <w:t>инвентар</w:t>
      </w:r>
      <w:r w:rsidR="00D74881">
        <w:rPr>
          <w:rFonts w:ascii="Arial" w:hAnsi="Arial" w:cs="Arial"/>
          <w:lang w:val="sr-Cyrl-CS"/>
        </w:rPr>
        <w:t>ск</w:t>
      </w:r>
      <w:r w:rsidR="00B540DA">
        <w:rPr>
          <w:rFonts w:ascii="Arial" w:hAnsi="Arial" w:cs="Arial"/>
          <w:lang w:val="sr-Cyrl-CS"/>
        </w:rPr>
        <w:t>е</w:t>
      </w:r>
      <w:r w:rsidR="00180080" w:rsidRPr="00EA3ECB">
        <w:rPr>
          <w:rFonts w:ascii="Arial" w:hAnsi="Arial" w:cs="Arial"/>
          <w:lang w:val="sr-Cyrl-CS"/>
        </w:rPr>
        <w:t xml:space="preserve"> </w:t>
      </w:r>
      <w:r w:rsidR="00DB1C01" w:rsidRPr="00EA3ECB">
        <w:rPr>
          <w:rFonts w:ascii="Arial" w:hAnsi="Arial" w:cs="Arial"/>
          <w:lang w:val="sr-Cyrl-CS"/>
        </w:rPr>
        <w:t xml:space="preserve"> јединиц</w:t>
      </w:r>
      <w:r w:rsidR="00B540DA">
        <w:rPr>
          <w:rFonts w:ascii="Arial" w:hAnsi="Arial" w:cs="Arial"/>
          <w:lang w:val="sr-Cyrl-BA"/>
        </w:rPr>
        <w:t>е</w:t>
      </w:r>
      <w:r w:rsidR="0034765E">
        <w:rPr>
          <w:rFonts w:ascii="Arial" w:hAnsi="Arial" w:cs="Arial"/>
          <w:lang w:val="sr-Cyrl-CS"/>
        </w:rPr>
        <w:t xml:space="preserve"> (</w:t>
      </w:r>
      <w:r w:rsidR="00B540DA">
        <w:rPr>
          <w:rFonts w:ascii="Arial" w:hAnsi="Arial" w:cs="Arial"/>
          <w:lang w:val="sr-Cyrl-CS"/>
        </w:rPr>
        <w:t xml:space="preserve">монографске публикације - </w:t>
      </w:r>
      <w:r w:rsidR="0034765E">
        <w:rPr>
          <w:rFonts w:ascii="Arial" w:hAnsi="Arial" w:cs="Arial"/>
          <w:lang w:val="sr-Cyrl-CS"/>
        </w:rPr>
        <w:t>књиге</w:t>
      </w:r>
      <w:r w:rsidR="00DB1C01" w:rsidRPr="00EA3ECB">
        <w:rPr>
          <w:rFonts w:ascii="Arial" w:hAnsi="Arial" w:cs="Arial"/>
          <w:lang w:val="sr-Cyrl-CS"/>
        </w:rPr>
        <w:t>)</w:t>
      </w:r>
      <w:r w:rsidR="00B540DA">
        <w:rPr>
          <w:rFonts w:ascii="Arial" w:hAnsi="Arial" w:cs="Arial"/>
          <w:lang w:val="sr-Cyrl-CS"/>
        </w:rPr>
        <w:t xml:space="preserve"> које су у установу пристигле путем поклона</w:t>
      </w:r>
      <w:r w:rsidR="00DB1C01" w:rsidRPr="00EA3ECB">
        <w:rPr>
          <w:rFonts w:ascii="Arial" w:hAnsi="Arial" w:cs="Arial"/>
          <w:lang w:val="sr-Cyrl-CS"/>
        </w:rPr>
        <w:t>.</w:t>
      </w:r>
    </w:p>
    <w:p w14:paraId="7CF93C14" w14:textId="77777777" w:rsidR="00D74881" w:rsidRPr="00EA3ECB" w:rsidRDefault="00D74881" w:rsidP="0084420B">
      <w:pPr>
        <w:jc w:val="both"/>
        <w:rPr>
          <w:rFonts w:ascii="Arial" w:hAnsi="Arial" w:cs="Arial"/>
          <w:lang w:val="sr-Cyrl-CS"/>
        </w:rPr>
      </w:pPr>
    </w:p>
    <w:p w14:paraId="25FE51B9" w14:textId="13DF7535" w:rsidR="00664F73" w:rsidRPr="00EA3ECB" w:rsidRDefault="002B2178" w:rsidP="00091A0D">
      <w:pPr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Библиотечка </w:t>
      </w:r>
      <w:r w:rsidR="00180080" w:rsidRPr="00EA3ECB">
        <w:rPr>
          <w:rFonts w:ascii="Arial" w:hAnsi="Arial" w:cs="Arial"/>
          <w:bCs/>
          <w:lang w:val="sr-Cyrl-CS"/>
        </w:rPr>
        <w:t>грађа је класификована и распоређена у Позајмн</w:t>
      </w:r>
      <w:r w:rsidR="002B1D57" w:rsidRPr="00EA3ECB">
        <w:rPr>
          <w:rFonts w:ascii="Arial" w:hAnsi="Arial" w:cs="Arial"/>
          <w:bCs/>
          <w:lang w:val="sr-Cyrl-CS"/>
        </w:rPr>
        <w:t>о, Стручно</w:t>
      </w:r>
      <w:r>
        <w:rPr>
          <w:rFonts w:ascii="Arial" w:hAnsi="Arial" w:cs="Arial"/>
          <w:bCs/>
          <w:lang w:val="sr-Cyrl-CS"/>
        </w:rPr>
        <w:t>, Дјечије</w:t>
      </w:r>
      <w:r w:rsidR="002B1D57" w:rsidRPr="00EA3ECB">
        <w:rPr>
          <w:rFonts w:ascii="Arial" w:hAnsi="Arial" w:cs="Arial"/>
          <w:bCs/>
          <w:lang w:val="sr-Cyrl-CS"/>
        </w:rPr>
        <w:t xml:space="preserve"> и Завичајно одјељење</w:t>
      </w:r>
      <w:r>
        <w:rPr>
          <w:rFonts w:ascii="Arial" w:hAnsi="Arial" w:cs="Arial"/>
          <w:bCs/>
          <w:lang w:val="sr-Cyrl-CS"/>
        </w:rPr>
        <w:t>, чији дијелови фонда у већем броју примјерака су смјештени у Депое.</w:t>
      </w:r>
      <w:r w:rsidR="00B73509"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Cs/>
          <w:lang w:val="sr-Cyrl-CS"/>
        </w:rPr>
        <w:t>Библиографски записи о к</w:t>
      </w:r>
      <w:r w:rsidR="00B73509">
        <w:rPr>
          <w:rFonts w:ascii="Arial" w:hAnsi="Arial" w:cs="Arial"/>
          <w:bCs/>
          <w:lang w:val="sr-Cyrl-CS"/>
        </w:rPr>
        <w:t>њижн</w:t>
      </w:r>
      <w:r>
        <w:rPr>
          <w:rFonts w:ascii="Arial" w:hAnsi="Arial" w:cs="Arial"/>
          <w:bCs/>
          <w:lang w:val="sr-Cyrl-CS"/>
        </w:rPr>
        <w:t>ој</w:t>
      </w:r>
      <w:r w:rsidR="0034765E">
        <w:rPr>
          <w:rFonts w:ascii="Arial" w:hAnsi="Arial" w:cs="Arial"/>
          <w:bCs/>
          <w:lang w:val="sr-Cyrl-CS"/>
        </w:rPr>
        <w:t xml:space="preserve"> </w:t>
      </w:r>
      <w:r w:rsidR="001A508E">
        <w:rPr>
          <w:rFonts w:ascii="Arial" w:hAnsi="Arial" w:cs="Arial"/>
          <w:bCs/>
          <w:lang w:val="sr-Cyrl-BA"/>
        </w:rPr>
        <w:t>грађ</w:t>
      </w:r>
      <w:r>
        <w:rPr>
          <w:rFonts w:ascii="Arial" w:hAnsi="Arial" w:cs="Arial"/>
          <w:bCs/>
          <w:lang w:val="sr-Cyrl-BA"/>
        </w:rPr>
        <w:t>и</w:t>
      </w:r>
      <w:r w:rsidR="001A508E">
        <w:rPr>
          <w:rFonts w:ascii="Arial" w:hAnsi="Arial" w:cs="Arial"/>
          <w:bCs/>
          <w:lang w:val="sr-Cyrl-BA"/>
        </w:rPr>
        <w:t xml:space="preserve"> </w:t>
      </w:r>
      <w:r>
        <w:rPr>
          <w:rFonts w:ascii="Arial" w:hAnsi="Arial" w:cs="Arial"/>
          <w:bCs/>
          <w:lang w:val="sr-Cyrl-BA"/>
        </w:rPr>
        <w:t>у</w:t>
      </w:r>
      <w:r w:rsidR="0034765E">
        <w:rPr>
          <w:rFonts w:ascii="Arial" w:hAnsi="Arial" w:cs="Arial"/>
          <w:bCs/>
          <w:lang w:val="sr-Cyrl-BA"/>
        </w:rPr>
        <w:t xml:space="preserve"> </w:t>
      </w:r>
      <w:r w:rsidR="001A508E">
        <w:rPr>
          <w:rFonts w:ascii="Arial" w:hAnsi="Arial" w:cs="Arial"/>
          <w:bCs/>
          <w:lang w:val="en-US"/>
        </w:rPr>
        <w:t>C</w:t>
      </w:r>
      <w:r w:rsidR="00C00DE5">
        <w:rPr>
          <w:rFonts w:ascii="Arial" w:hAnsi="Arial" w:cs="Arial"/>
          <w:bCs/>
          <w:lang w:val="en-US"/>
        </w:rPr>
        <w:t>OBISS</w:t>
      </w:r>
      <w:r w:rsidR="00A92728">
        <w:rPr>
          <w:rFonts w:ascii="Arial" w:hAnsi="Arial" w:cs="Arial"/>
          <w:bCs/>
        </w:rPr>
        <w:t xml:space="preserve"> </w:t>
      </w:r>
      <w:r w:rsidR="001A508E">
        <w:rPr>
          <w:rFonts w:ascii="Arial" w:hAnsi="Arial" w:cs="Arial"/>
          <w:bCs/>
          <w:lang w:val="sr-Cyrl-BA"/>
        </w:rPr>
        <w:t xml:space="preserve">систем </w:t>
      </w:r>
      <w:r>
        <w:rPr>
          <w:rFonts w:ascii="Arial" w:hAnsi="Arial" w:cs="Arial"/>
          <w:bCs/>
          <w:lang w:val="sr-Cyrl-BA"/>
        </w:rPr>
        <w:t>уносе и редактују</w:t>
      </w:r>
      <w:r w:rsidR="001A508E">
        <w:rPr>
          <w:rFonts w:ascii="Arial" w:hAnsi="Arial" w:cs="Arial"/>
          <w:bCs/>
          <w:lang w:val="sr-Cyrl-BA"/>
        </w:rPr>
        <w:t xml:space="preserve"> лиценцирани </w:t>
      </w:r>
      <w:r>
        <w:rPr>
          <w:rFonts w:ascii="Arial" w:hAnsi="Arial" w:cs="Arial"/>
          <w:bCs/>
          <w:lang w:val="sr-Cyrl-BA"/>
        </w:rPr>
        <w:t xml:space="preserve">каталогизатори, </w:t>
      </w:r>
      <w:r w:rsidR="001A508E">
        <w:rPr>
          <w:rFonts w:ascii="Arial" w:hAnsi="Arial" w:cs="Arial"/>
          <w:bCs/>
          <w:lang w:val="sr-Cyrl-BA"/>
        </w:rPr>
        <w:t>библиотекари</w:t>
      </w:r>
      <w:r>
        <w:rPr>
          <w:rFonts w:ascii="Arial" w:hAnsi="Arial" w:cs="Arial"/>
          <w:bCs/>
          <w:lang w:val="sr-Cyrl-BA"/>
        </w:rPr>
        <w:t xml:space="preserve"> наше библиотеке</w:t>
      </w:r>
      <w:r w:rsidR="001A508E">
        <w:rPr>
          <w:rFonts w:ascii="Arial" w:hAnsi="Arial" w:cs="Arial"/>
          <w:bCs/>
          <w:lang w:val="sr-Cyrl-BA"/>
        </w:rPr>
        <w:t>.</w:t>
      </w:r>
      <w:r w:rsidR="00C00DE5" w:rsidRPr="0045106D">
        <w:rPr>
          <w:rFonts w:ascii="Arial" w:hAnsi="Arial" w:cs="Arial"/>
          <w:bCs/>
          <w:lang w:val="sr-Cyrl-CS"/>
        </w:rPr>
        <w:t xml:space="preserve"> </w:t>
      </w:r>
      <w:r w:rsidR="00091A0D">
        <w:rPr>
          <w:rFonts w:ascii="Arial" w:hAnsi="Arial" w:cs="Arial"/>
          <w:bCs/>
          <w:lang w:val="sr-Cyrl-BA"/>
        </w:rPr>
        <w:t>Св</w:t>
      </w:r>
      <w:r>
        <w:rPr>
          <w:rFonts w:ascii="Arial" w:hAnsi="Arial" w:cs="Arial"/>
          <w:bCs/>
          <w:lang w:val="sr-Cyrl-BA"/>
        </w:rPr>
        <w:t xml:space="preserve">е информације о фондовима </w:t>
      </w:r>
      <w:r w:rsidR="00091A0D">
        <w:rPr>
          <w:rFonts w:ascii="Arial" w:hAnsi="Arial" w:cs="Arial"/>
          <w:bCs/>
          <w:lang w:val="sr-Cyrl-BA"/>
        </w:rPr>
        <w:t xml:space="preserve">библиотеке </w:t>
      </w:r>
      <w:r w:rsidR="00650A07">
        <w:rPr>
          <w:rFonts w:ascii="Arial" w:hAnsi="Arial" w:cs="Arial"/>
          <w:bCs/>
          <w:lang w:val="sr-Cyrl-BA"/>
        </w:rPr>
        <w:t xml:space="preserve">као и о услугама </w:t>
      </w:r>
      <w:r>
        <w:rPr>
          <w:rFonts w:ascii="Arial" w:hAnsi="Arial" w:cs="Arial"/>
          <w:bCs/>
          <w:lang w:val="sr-Cyrl-BA"/>
        </w:rPr>
        <w:t xml:space="preserve">су </w:t>
      </w:r>
      <w:r w:rsidR="00091A0D">
        <w:rPr>
          <w:rFonts w:ascii="Arial" w:hAnsi="Arial" w:cs="Arial"/>
          <w:bCs/>
          <w:lang w:val="sr-Cyrl-BA"/>
        </w:rPr>
        <w:t>до</w:t>
      </w:r>
      <w:r w:rsidR="0034765E">
        <w:rPr>
          <w:rFonts w:ascii="Arial" w:hAnsi="Arial" w:cs="Arial"/>
          <w:bCs/>
          <w:lang w:val="sr-Cyrl-BA"/>
        </w:rPr>
        <w:t>ступн</w:t>
      </w:r>
      <w:r>
        <w:rPr>
          <w:rFonts w:ascii="Arial" w:hAnsi="Arial" w:cs="Arial"/>
          <w:bCs/>
          <w:lang w:val="sr-Cyrl-BA"/>
        </w:rPr>
        <w:t>е</w:t>
      </w:r>
      <w:r w:rsidR="0034765E">
        <w:rPr>
          <w:rFonts w:ascii="Arial" w:hAnsi="Arial" w:cs="Arial"/>
          <w:bCs/>
          <w:lang w:val="sr-Cyrl-BA"/>
        </w:rPr>
        <w:t xml:space="preserve"> читаоцима путем </w:t>
      </w:r>
      <w:r w:rsidR="00A92728">
        <w:rPr>
          <w:rFonts w:ascii="Arial" w:hAnsi="Arial" w:cs="Arial"/>
          <w:bCs/>
          <w:lang w:val="sr-Cyrl-BA"/>
        </w:rPr>
        <w:t xml:space="preserve">званичног </w:t>
      </w:r>
      <w:r w:rsidR="00D74881">
        <w:rPr>
          <w:rFonts w:ascii="Arial" w:hAnsi="Arial" w:cs="Arial"/>
          <w:bCs/>
          <w:lang w:val="sr-Cyrl-BA"/>
        </w:rPr>
        <w:t>веб-сајта</w:t>
      </w:r>
      <w:r w:rsidR="00A92728">
        <w:rPr>
          <w:rFonts w:ascii="Arial" w:hAnsi="Arial" w:cs="Arial"/>
          <w:bCs/>
          <w:lang w:val="sr-Cyrl-BA"/>
        </w:rPr>
        <w:t xml:space="preserve"> који се налази на адреси </w:t>
      </w:r>
      <w:hyperlink r:id="rId14" w:history="1">
        <w:r w:rsidR="00A92728" w:rsidRPr="001E0837">
          <w:rPr>
            <w:rStyle w:val="Hyperlink"/>
            <w:rFonts w:ascii="Arial" w:hAnsi="Arial" w:cs="Arial"/>
            <w:bCs/>
          </w:rPr>
          <w:t>https://www.biblioteka-gradiska.com</w:t>
        </w:r>
      </w:hyperlink>
      <w:r w:rsidR="00A92728">
        <w:rPr>
          <w:rFonts w:ascii="Arial" w:hAnsi="Arial" w:cs="Arial"/>
          <w:bCs/>
        </w:rPr>
        <w:t xml:space="preserve">. </w:t>
      </w:r>
      <w:r w:rsidR="0010544C">
        <w:rPr>
          <w:rFonts w:ascii="Arial" w:hAnsi="Arial" w:cs="Arial"/>
          <w:bCs/>
          <w:lang w:val="sr-Cyrl-CS"/>
        </w:rPr>
        <w:t xml:space="preserve">Од укупног броја принова, </w:t>
      </w:r>
      <w:r w:rsidR="00180080" w:rsidRPr="00EA3ECB">
        <w:rPr>
          <w:rFonts w:ascii="Arial" w:hAnsi="Arial" w:cs="Arial"/>
          <w:bCs/>
          <w:lang w:val="sr-Cyrl-CS"/>
        </w:rPr>
        <w:t>књижевност је најзаступљенија</w:t>
      </w:r>
      <w:r w:rsidR="00664F73" w:rsidRPr="00EA3ECB">
        <w:rPr>
          <w:rFonts w:ascii="Arial" w:hAnsi="Arial" w:cs="Arial"/>
          <w:bCs/>
          <w:lang w:val="sr-Cyrl-CS"/>
        </w:rPr>
        <w:t>.</w:t>
      </w:r>
      <w:r w:rsidR="00EB4C58" w:rsidRPr="00EA3ECB">
        <w:rPr>
          <w:rFonts w:ascii="Arial" w:hAnsi="Arial" w:cs="Arial"/>
          <w:bCs/>
          <w:lang w:val="sr-Cyrl-CS"/>
        </w:rPr>
        <w:t xml:space="preserve"> Захваљујући донацији п</w:t>
      </w:r>
      <w:r w:rsidR="0010544C">
        <w:rPr>
          <w:rFonts w:ascii="Arial" w:hAnsi="Arial" w:cs="Arial"/>
          <w:bCs/>
          <w:lang w:val="sr-Cyrl-CS"/>
        </w:rPr>
        <w:t xml:space="preserve">ојединаца и установа, </w:t>
      </w:r>
      <w:r w:rsidR="00664F73" w:rsidRPr="00EA3ECB">
        <w:rPr>
          <w:rFonts w:ascii="Arial" w:hAnsi="Arial" w:cs="Arial"/>
          <w:bCs/>
          <w:lang w:val="sr-Cyrl-CS"/>
        </w:rPr>
        <w:t xml:space="preserve">књижни фонд </w:t>
      </w:r>
      <w:r w:rsidR="001A508E">
        <w:rPr>
          <w:rFonts w:ascii="Arial" w:hAnsi="Arial" w:cs="Arial"/>
          <w:bCs/>
          <w:lang w:val="sr-Cyrl-CS"/>
        </w:rPr>
        <w:t xml:space="preserve">библиотеке </w:t>
      </w:r>
      <w:r w:rsidR="00664F73" w:rsidRPr="00EA3ECB">
        <w:rPr>
          <w:rFonts w:ascii="Arial" w:hAnsi="Arial" w:cs="Arial"/>
          <w:bCs/>
          <w:lang w:val="sr-Cyrl-CS"/>
        </w:rPr>
        <w:t>стално расте.</w:t>
      </w:r>
    </w:p>
    <w:p w14:paraId="02AE6E55" w14:textId="77777777" w:rsidR="004046F5" w:rsidRPr="00EA3ECB" w:rsidRDefault="004046F5" w:rsidP="00091A0D">
      <w:pPr>
        <w:jc w:val="both"/>
        <w:rPr>
          <w:rFonts w:ascii="Arial" w:hAnsi="Arial" w:cs="Arial"/>
          <w:bCs/>
          <w:lang w:val="sr-Cyrl-CS"/>
        </w:rPr>
      </w:pPr>
    </w:p>
    <w:p w14:paraId="3E8A13E3" w14:textId="328ACF9F" w:rsidR="0045106D" w:rsidRPr="0045106D" w:rsidRDefault="00D74881" w:rsidP="00091A0D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sr-Cyrl-CS"/>
        </w:rPr>
        <w:t>Културни програми, разноврсне м</w:t>
      </w:r>
      <w:r w:rsidR="00FC2FE3" w:rsidRPr="00EA3ECB">
        <w:rPr>
          <w:rFonts w:ascii="Arial" w:hAnsi="Arial" w:cs="Arial"/>
          <w:bCs/>
          <w:lang w:val="sr-Cyrl-CS"/>
        </w:rPr>
        <w:t>анифестације</w:t>
      </w:r>
      <w:r w:rsidR="009E2F55">
        <w:rPr>
          <w:rFonts w:ascii="Arial" w:hAnsi="Arial" w:cs="Arial"/>
          <w:bCs/>
          <w:lang w:val="sr-Cyrl-CS"/>
        </w:rPr>
        <w:t xml:space="preserve"> и активности</w:t>
      </w:r>
      <w:r w:rsidR="00F86A20">
        <w:rPr>
          <w:rFonts w:ascii="Arial" w:hAnsi="Arial" w:cs="Arial"/>
          <w:bCs/>
          <w:lang w:val="sr-Cyrl-CS"/>
        </w:rPr>
        <w:t xml:space="preserve"> </w:t>
      </w:r>
      <w:r w:rsidR="009E2F55">
        <w:rPr>
          <w:rFonts w:ascii="Arial" w:hAnsi="Arial" w:cs="Arial"/>
          <w:bCs/>
          <w:lang w:val="sr-Cyrl-CS"/>
        </w:rPr>
        <w:t xml:space="preserve">ЈУ „Народна библиотека“ </w:t>
      </w:r>
      <w:r w:rsidR="00625E97">
        <w:rPr>
          <w:rFonts w:ascii="Arial" w:hAnsi="Arial" w:cs="Arial"/>
          <w:bCs/>
          <w:lang w:val="sr-Cyrl-CS"/>
        </w:rPr>
        <w:t xml:space="preserve">Градишка </w:t>
      </w:r>
      <w:r w:rsidR="009E2F55">
        <w:rPr>
          <w:rFonts w:ascii="Arial" w:hAnsi="Arial" w:cs="Arial"/>
          <w:bCs/>
          <w:lang w:val="sr-Cyrl-CS"/>
        </w:rPr>
        <w:t>реализоване у</w:t>
      </w:r>
      <w:r w:rsidR="0088546F" w:rsidRPr="00EA3ECB">
        <w:rPr>
          <w:rFonts w:ascii="Arial" w:hAnsi="Arial" w:cs="Arial"/>
          <w:bCs/>
          <w:lang w:val="sr-Cyrl-CS"/>
        </w:rPr>
        <w:t xml:space="preserve"> п</w:t>
      </w:r>
      <w:r w:rsidR="00BA331C">
        <w:rPr>
          <w:rFonts w:ascii="Arial" w:hAnsi="Arial" w:cs="Arial"/>
          <w:bCs/>
          <w:lang w:val="sr-Cyrl-CS"/>
        </w:rPr>
        <w:t>рвих шест мјесеци ове године су:</w:t>
      </w:r>
    </w:p>
    <w:p w14:paraId="6A79A0C9" w14:textId="77777777" w:rsidR="0087297F" w:rsidRPr="00D15423" w:rsidRDefault="0087297F" w:rsidP="00BB0D50">
      <w:pPr>
        <w:jc w:val="both"/>
        <w:rPr>
          <w:rFonts w:ascii="Arial" w:hAnsi="Arial" w:cs="Arial"/>
          <w:b/>
          <w:lang w:val="sr-Cyrl-CS"/>
        </w:rPr>
      </w:pPr>
    </w:p>
    <w:p w14:paraId="51757451" w14:textId="32356E4A" w:rsidR="002848D5" w:rsidRPr="00650A07" w:rsidRDefault="00974F30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П</w:t>
      </w:r>
      <w:r w:rsidR="007071F7" w:rsidRPr="00650A07">
        <w:rPr>
          <w:rFonts w:ascii="Arial" w:hAnsi="Arial" w:cs="Arial"/>
          <w:bCs/>
          <w:lang w:val="sr-Cyrl-CS"/>
        </w:rPr>
        <w:t>ригод</w:t>
      </w:r>
      <w:r w:rsidR="00FC752E" w:rsidRPr="00650A07">
        <w:rPr>
          <w:rFonts w:ascii="Arial" w:hAnsi="Arial" w:cs="Arial"/>
          <w:bCs/>
          <w:lang w:val="sr-Cyrl-CS"/>
        </w:rPr>
        <w:t>ним</w:t>
      </w:r>
      <w:r w:rsidR="007071F7" w:rsidRPr="00650A07">
        <w:rPr>
          <w:rFonts w:ascii="Arial" w:hAnsi="Arial" w:cs="Arial"/>
          <w:bCs/>
          <w:lang w:val="sr-Cyrl-CS"/>
        </w:rPr>
        <w:t xml:space="preserve"> програм</w:t>
      </w:r>
      <w:r w:rsidR="00FC752E" w:rsidRPr="00650A07">
        <w:rPr>
          <w:rFonts w:ascii="Arial" w:hAnsi="Arial" w:cs="Arial"/>
          <w:bCs/>
          <w:lang w:val="sr-Cyrl-CS"/>
        </w:rPr>
        <w:t>ом</w:t>
      </w:r>
      <w:r w:rsidR="007071F7" w:rsidRPr="00650A07">
        <w:rPr>
          <w:rFonts w:ascii="Arial" w:hAnsi="Arial" w:cs="Arial"/>
          <w:bCs/>
          <w:lang w:val="sr-Cyrl-CS"/>
        </w:rPr>
        <w:t xml:space="preserve"> у библиотеци </w:t>
      </w:r>
      <w:r w:rsidR="00FC752E" w:rsidRPr="00650A07">
        <w:rPr>
          <w:rFonts w:ascii="Arial" w:hAnsi="Arial" w:cs="Arial"/>
          <w:bCs/>
          <w:lang w:val="sr-Cyrl-CS"/>
        </w:rPr>
        <w:t xml:space="preserve">а </w:t>
      </w:r>
      <w:r w:rsidRPr="00650A07">
        <w:rPr>
          <w:rFonts w:ascii="Arial" w:hAnsi="Arial" w:cs="Arial"/>
          <w:bCs/>
          <w:lang w:val="sr-Cyrl-CS"/>
        </w:rPr>
        <w:t xml:space="preserve">поводом Светосавља </w:t>
      </w:r>
      <w:r w:rsidR="00FC752E" w:rsidRPr="00650A07">
        <w:rPr>
          <w:rFonts w:ascii="Arial" w:hAnsi="Arial" w:cs="Arial"/>
          <w:bCs/>
          <w:lang w:val="sr-Cyrl-CS"/>
        </w:rPr>
        <w:t>уприличена је</w:t>
      </w:r>
      <w:r w:rsidR="00FC752E" w:rsidRPr="00650A07">
        <w:rPr>
          <w:rFonts w:ascii="Arial" w:hAnsi="Arial" w:cs="Arial"/>
          <w:bCs/>
          <w:lang w:val="sr-Cyrl-BA"/>
        </w:rPr>
        <w:t xml:space="preserve"> </w:t>
      </w:r>
      <w:r w:rsidR="004046F5" w:rsidRPr="00650A07">
        <w:rPr>
          <w:rFonts w:ascii="Arial" w:hAnsi="Arial" w:cs="Arial"/>
          <w:bCs/>
          <w:lang w:val="sr-Cyrl-BA"/>
        </w:rPr>
        <w:t>традиционална до</w:t>
      </w:r>
      <w:r w:rsidR="007A06FC" w:rsidRPr="00650A07">
        <w:rPr>
          <w:rFonts w:ascii="Arial" w:hAnsi="Arial" w:cs="Arial"/>
          <w:bCs/>
          <w:lang w:val="sr-Cyrl-CS"/>
        </w:rPr>
        <w:t>д</w:t>
      </w:r>
      <w:r w:rsidR="007127C6" w:rsidRPr="00650A07">
        <w:rPr>
          <w:rFonts w:ascii="Arial" w:hAnsi="Arial" w:cs="Arial"/>
          <w:bCs/>
          <w:lang w:val="sr-Cyrl-CS"/>
        </w:rPr>
        <w:t xml:space="preserve">јела </w:t>
      </w:r>
      <w:r w:rsidR="007071F7" w:rsidRPr="00650A07">
        <w:rPr>
          <w:rFonts w:ascii="Arial" w:hAnsi="Arial" w:cs="Arial"/>
          <w:bCs/>
          <w:lang w:val="sr-Cyrl-CS"/>
        </w:rPr>
        <w:t>награда најбољим читаоцима за претходну годину</w:t>
      </w:r>
      <w:r w:rsidR="00FC752E" w:rsidRPr="00650A07">
        <w:rPr>
          <w:rFonts w:ascii="Arial" w:hAnsi="Arial" w:cs="Arial"/>
          <w:bCs/>
          <w:lang w:val="sr-Cyrl-CS"/>
        </w:rPr>
        <w:t xml:space="preserve"> (27. јануар)</w:t>
      </w:r>
      <w:r w:rsidR="00D74881" w:rsidRPr="00650A07">
        <w:rPr>
          <w:rFonts w:ascii="Arial" w:hAnsi="Arial" w:cs="Arial"/>
          <w:bCs/>
          <w:lang w:val="sr-Cyrl-CS"/>
        </w:rPr>
        <w:t>;</w:t>
      </w:r>
    </w:p>
    <w:p w14:paraId="3BC9C560" w14:textId="7A7E92EA" w:rsidR="002848D5" w:rsidRPr="00650A07" w:rsidRDefault="002848D5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 xml:space="preserve">Расписан литерарни конкурс </w:t>
      </w:r>
      <w:r w:rsidR="00D74881" w:rsidRPr="00650A07">
        <w:rPr>
          <w:rFonts w:ascii="Arial" w:hAnsi="Arial" w:cs="Arial"/>
          <w:bCs/>
          <w:lang w:val="sr-Cyrl-CS"/>
        </w:rPr>
        <w:t>за н</w:t>
      </w:r>
      <w:r w:rsidRPr="00650A07">
        <w:rPr>
          <w:rFonts w:ascii="Arial" w:hAnsi="Arial" w:cs="Arial"/>
          <w:bCs/>
          <w:lang w:val="sr-Cyrl-CS"/>
        </w:rPr>
        <w:t>ајљепши ћирилични рукопис</w:t>
      </w:r>
      <w:r w:rsidR="00D74881" w:rsidRPr="00650A07">
        <w:rPr>
          <w:rFonts w:ascii="Arial" w:hAnsi="Arial" w:cs="Arial"/>
          <w:bCs/>
          <w:lang w:val="sr-Cyrl-CS"/>
        </w:rPr>
        <w:t xml:space="preserve"> под називом „Језик наш насушни“</w:t>
      </w:r>
      <w:r w:rsidR="00FC752E" w:rsidRPr="00650A07">
        <w:rPr>
          <w:rFonts w:ascii="Arial" w:hAnsi="Arial" w:cs="Arial"/>
          <w:bCs/>
          <w:lang w:val="sr-Cyrl-CS"/>
        </w:rPr>
        <w:t xml:space="preserve"> (27. јануар)</w:t>
      </w:r>
      <w:r w:rsidR="00D74881" w:rsidRPr="00650A07">
        <w:rPr>
          <w:rFonts w:ascii="Arial" w:hAnsi="Arial" w:cs="Arial"/>
          <w:bCs/>
          <w:lang w:val="sr-Cyrl-CS"/>
        </w:rPr>
        <w:t>;</w:t>
      </w:r>
    </w:p>
    <w:p w14:paraId="5F85DE14" w14:textId="5624857F" w:rsidR="002848D5" w:rsidRPr="00650A07" w:rsidRDefault="000F5DFF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 xml:space="preserve">Учешће ЈУ </w:t>
      </w:r>
      <w:r w:rsidR="00B026EE">
        <w:rPr>
          <w:rFonts w:ascii="Arial" w:hAnsi="Arial" w:cs="Arial"/>
          <w:bCs/>
          <w:lang w:val="sr-Cyrl-CS"/>
        </w:rPr>
        <w:t>„</w:t>
      </w:r>
      <w:r w:rsidRPr="00650A07">
        <w:rPr>
          <w:rFonts w:ascii="Arial" w:hAnsi="Arial" w:cs="Arial"/>
          <w:bCs/>
          <w:lang w:val="sr-Cyrl-CS"/>
        </w:rPr>
        <w:t>Народн</w:t>
      </w:r>
      <w:r w:rsidR="00B026EE">
        <w:rPr>
          <w:rFonts w:ascii="Arial" w:hAnsi="Arial" w:cs="Arial"/>
          <w:bCs/>
          <w:lang w:val="sr-Cyrl-CS"/>
        </w:rPr>
        <w:t>а</w:t>
      </w:r>
      <w:r w:rsidRPr="00650A07">
        <w:rPr>
          <w:rFonts w:ascii="Arial" w:hAnsi="Arial" w:cs="Arial"/>
          <w:bCs/>
          <w:lang w:val="sr-Cyrl-CS"/>
        </w:rPr>
        <w:t xml:space="preserve"> библиотек</w:t>
      </w:r>
      <w:r w:rsidR="00B026EE">
        <w:rPr>
          <w:rFonts w:ascii="Arial" w:hAnsi="Arial" w:cs="Arial"/>
          <w:bCs/>
          <w:lang w:val="sr-Cyrl-CS"/>
        </w:rPr>
        <w:t>а“</w:t>
      </w:r>
      <w:r w:rsidR="002848D5" w:rsidRPr="00650A07">
        <w:rPr>
          <w:rFonts w:ascii="Arial" w:hAnsi="Arial" w:cs="Arial"/>
          <w:bCs/>
          <w:lang w:val="sr-Cyrl-CS"/>
        </w:rPr>
        <w:t xml:space="preserve"> Градишка у организацији Светоса</w:t>
      </w:r>
      <w:r w:rsidR="00AA26D6" w:rsidRPr="00650A07">
        <w:rPr>
          <w:rFonts w:ascii="Arial" w:hAnsi="Arial" w:cs="Arial"/>
          <w:bCs/>
          <w:lang w:val="sr-Cyrl-CS"/>
        </w:rPr>
        <w:t>вске академије у Новој Градишци</w:t>
      </w:r>
      <w:r w:rsidR="00D74881" w:rsidRPr="00650A07">
        <w:rPr>
          <w:rFonts w:ascii="Arial" w:hAnsi="Arial" w:cs="Arial"/>
          <w:bCs/>
          <w:lang w:val="sr-Cyrl-CS"/>
        </w:rPr>
        <w:t>;</w:t>
      </w:r>
    </w:p>
    <w:p w14:paraId="2D80CC2B" w14:textId="078B2D7E" w:rsidR="006E3C79" w:rsidRPr="00650A07" w:rsidRDefault="00D74881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Започета акција „Даруј књигу библиотеци – Дјечије одјељење“;</w:t>
      </w:r>
    </w:p>
    <w:p w14:paraId="7748AC97" w14:textId="62E1914F" w:rsidR="007D6A78" w:rsidRPr="00650A07" w:rsidRDefault="007D6A78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Обиљежен</w:t>
      </w:r>
      <w:r w:rsidR="009B409E" w:rsidRPr="00650A07">
        <w:rPr>
          <w:rFonts w:ascii="Arial" w:hAnsi="Arial" w:cs="Arial"/>
          <w:bCs/>
          <w:lang w:val="sr-Cyrl-CS"/>
        </w:rPr>
        <w:t xml:space="preserve"> Међународни дан даривања књига</w:t>
      </w:r>
      <w:r w:rsidR="00B026EE">
        <w:rPr>
          <w:rFonts w:ascii="Arial" w:hAnsi="Arial" w:cs="Arial"/>
          <w:bCs/>
          <w:lang w:val="sr-Cyrl-CS"/>
        </w:rPr>
        <w:t xml:space="preserve"> -</w:t>
      </w:r>
      <w:r w:rsidR="004F6EB9">
        <w:rPr>
          <w:rFonts w:ascii="Arial" w:hAnsi="Arial" w:cs="Arial"/>
          <w:bCs/>
          <w:lang w:val="sr-Cyrl-CS"/>
        </w:rPr>
        <w:t>14. фебруар, пригодним програмом у Библиотеци</w:t>
      </w:r>
      <w:r w:rsidR="009B409E" w:rsidRPr="00650A07">
        <w:rPr>
          <w:rFonts w:ascii="Arial" w:hAnsi="Arial" w:cs="Arial"/>
          <w:bCs/>
          <w:lang w:val="sr-Cyrl-CS"/>
        </w:rPr>
        <w:t xml:space="preserve"> (14.</w:t>
      </w:r>
      <w:r w:rsidR="001C7465" w:rsidRPr="00650A07">
        <w:rPr>
          <w:rFonts w:ascii="Arial" w:hAnsi="Arial" w:cs="Arial"/>
          <w:bCs/>
          <w:lang w:val="sr-Cyrl-CS"/>
        </w:rPr>
        <w:t xml:space="preserve"> </w:t>
      </w:r>
      <w:r w:rsidR="009B409E" w:rsidRPr="00650A07">
        <w:rPr>
          <w:rFonts w:ascii="Arial" w:hAnsi="Arial" w:cs="Arial"/>
          <w:bCs/>
          <w:lang w:val="sr-Cyrl-CS"/>
        </w:rPr>
        <w:t>фебруар)</w:t>
      </w:r>
      <w:r w:rsidR="00FC752E" w:rsidRPr="00650A07">
        <w:rPr>
          <w:rFonts w:ascii="Arial" w:hAnsi="Arial" w:cs="Arial"/>
          <w:bCs/>
          <w:lang w:val="sr-Cyrl-CS"/>
        </w:rPr>
        <w:t>;</w:t>
      </w:r>
    </w:p>
    <w:p w14:paraId="528E20D8" w14:textId="7B8922AE" w:rsidR="009B6047" w:rsidRPr="00650A07" w:rsidRDefault="004F6EB9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>
        <w:rPr>
          <w:rFonts w:ascii="Arial" w:hAnsi="Arial" w:cs="Arial"/>
          <w:bCs/>
          <w:lang w:val="sr-Cyrl-CS"/>
        </w:rPr>
        <w:t xml:space="preserve">Континуирано су одржаване </w:t>
      </w:r>
      <w:r w:rsidR="006A3098" w:rsidRPr="00650A07">
        <w:rPr>
          <w:rFonts w:ascii="Arial" w:hAnsi="Arial" w:cs="Arial"/>
          <w:bCs/>
          <w:lang w:val="sr-Cyrl-CS"/>
        </w:rPr>
        <w:t>радионице</w:t>
      </w:r>
      <w:r w:rsidR="006E3C79" w:rsidRPr="00650A07">
        <w:rPr>
          <w:rFonts w:ascii="Arial" w:hAnsi="Arial" w:cs="Arial"/>
          <w:bCs/>
          <w:lang w:val="sr-Cyrl-CS"/>
        </w:rPr>
        <w:t xml:space="preserve"> „Глас“</w:t>
      </w:r>
      <w:r w:rsidR="009B6047" w:rsidRPr="00650A07">
        <w:rPr>
          <w:rFonts w:ascii="Arial" w:hAnsi="Arial" w:cs="Arial"/>
          <w:bCs/>
          <w:lang w:val="sr-Cyrl-CS"/>
        </w:rPr>
        <w:t xml:space="preserve"> са ге</w:t>
      </w:r>
      <w:r w:rsidR="008B720C" w:rsidRPr="00650A07">
        <w:rPr>
          <w:rFonts w:ascii="Arial" w:hAnsi="Arial" w:cs="Arial"/>
          <w:bCs/>
          <w:lang w:val="sr-Cyrl-CS"/>
        </w:rPr>
        <w:t>нерацијом старијих читалаца у сврху формирања хемеротеке, збирке новинских чланака</w:t>
      </w:r>
      <w:r w:rsidR="00FC752E" w:rsidRPr="00650A07">
        <w:rPr>
          <w:rFonts w:ascii="Arial" w:hAnsi="Arial" w:cs="Arial"/>
          <w:bCs/>
          <w:lang w:val="sr-Cyrl-CS"/>
        </w:rPr>
        <w:t>;</w:t>
      </w:r>
    </w:p>
    <w:p w14:paraId="6ADBD86C" w14:textId="52224C74" w:rsidR="00FC752E" w:rsidRPr="00650A07" w:rsidRDefault="00FC752E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Организована је промоција књиге „Сестре са Змијања са потомцима“</w:t>
      </w:r>
      <w:r w:rsidR="00B026EE">
        <w:rPr>
          <w:rFonts w:ascii="Arial" w:hAnsi="Arial" w:cs="Arial"/>
          <w:bCs/>
          <w:lang w:val="sr-Cyrl-CS"/>
        </w:rPr>
        <w:t>,</w:t>
      </w:r>
      <w:r w:rsidRPr="00650A07">
        <w:rPr>
          <w:rFonts w:ascii="Arial" w:hAnsi="Arial" w:cs="Arial"/>
          <w:bCs/>
          <w:lang w:val="sr-Cyrl-CS"/>
        </w:rPr>
        <w:t xml:space="preserve"> аутора Родољуба Ољаче (17. фебруар);</w:t>
      </w:r>
    </w:p>
    <w:p w14:paraId="436936DB" w14:textId="63A46849" w:rsidR="008B720C" w:rsidRPr="00650A07" w:rsidRDefault="00857760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Обиљежен Међународни дан матерњег језика</w:t>
      </w:r>
      <w:r w:rsidR="00B026EE">
        <w:rPr>
          <w:rFonts w:ascii="Arial" w:hAnsi="Arial" w:cs="Arial"/>
          <w:bCs/>
          <w:lang w:val="sr-Cyrl-CS"/>
        </w:rPr>
        <w:t xml:space="preserve"> -</w:t>
      </w:r>
      <w:r w:rsidR="00444892">
        <w:rPr>
          <w:rFonts w:ascii="Arial" w:hAnsi="Arial" w:cs="Arial"/>
          <w:bCs/>
          <w:lang w:val="sr-Cyrl-CS"/>
        </w:rPr>
        <w:t xml:space="preserve"> 21. фебруар,</w:t>
      </w:r>
      <w:r w:rsidRPr="00650A07">
        <w:rPr>
          <w:rFonts w:ascii="Arial" w:hAnsi="Arial" w:cs="Arial"/>
          <w:bCs/>
          <w:lang w:val="sr-Cyrl-CS"/>
        </w:rPr>
        <w:t xml:space="preserve"> </w:t>
      </w:r>
      <w:r w:rsidR="005A3FB8" w:rsidRPr="00650A07">
        <w:rPr>
          <w:rFonts w:ascii="Arial" w:hAnsi="Arial" w:cs="Arial"/>
          <w:bCs/>
          <w:lang w:val="sr-Cyrl-CS"/>
        </w:rPr>
        <w:t xml:space="preserve">у сарадњи са </w:t>
      </w:r>
      <w:r w:rsidR="006E3C79" w:rsidRPr="00650A07">
        <w:rPr>
          <w:rFonts w:ascii="Arial" w:hAnsi="Arial" w:cs="Arial"/>
          <w:bCs/>
          <w:lang w:val="sr-Cyrl-CS"/>
        </w:rPr>
        <w:t xml:space="preserve">ученицима </w:t>
      </w:r>
      <w:r w:rsidR="004F6EB9">
        <w:rPr>
          <w:rFonts w:ascii="Arial" w:hAnsi="Arial" w:cs="Arial"/>
          <w:bCs/>
          <w:lang w:val="sr-Cyrl-CS"/>
        </w:rPr>
        <w:t xml:space="preserve">ЈУ </w:t>
      </w:r>
      <w:r w:rsidR="00FC752E" w:rsidRPr="00650A07">
        <w:rPr>
          <w:rFonts w:ascii="Arial" w:hAnsi="Arial" w:cs="Arial"/>
          <w:bCs/>
          <w:lang w:val="sr-Cyrl-CS"/>
        </w:rPr>
        <w:t>Гимназиј</w:t>
      </w:r>
      <w:r w:rsidR="004F6EB9">
        <w:rPr>
          <w:rFonts w:ascii="Arial" w:hAnsi="Arial" w:cs="Arial"/>
          <w:bCs/>
          <w:lang w:val="sr-Cyrl-CS"/>
        </w:rPr>
        <w:t>а Градишка</w:t>
      </w:r>
      <w:r w:rsidR="00FC752E" w:rsidRPr="00650A07">
        <w:rPr>
          <w:rFonts w:ascii="Arial" w:hAnsi="Arial" w:cs="Arial"/>
          <w:bCs/>
          <w:lang w:val="sr-Cyrl-CS"/>
        </w:rPr>
        <w:t xml:space="preserve"> (2</w:t>
      </w:r>
      <w:r w:rsidR="004D0D75" w:rsidRPr="00650A07">
        <w:rPr>
          <w:rFonts w:ascii="Arial" w:hAnsi="Arial" w:cs="Arial"/>
          <w:bCs/>
          <w:lang w:val="sr-Cyrl-CS"/>
        </w:rPr>
        <w:t>3</w:t>
      </w:r>
      <w:r w:rsidR="00FC752E" w:rsidRPr="00650A07">
        <w:rPr>
          <w:rFonts w:ascii="Arial" w:hAnsi="Arial" w:cs="Arial"/>
          <w:bCs/>
          <w:lang w:val="sr-Cyrl-CS"/>
        </w:rPr>
        <w:t>. фебруар);</w:t>
      </w:r>
    </w:p>
    <w:p w14:paraId="264A1330" w14:textId="35B0033F" w:rsidR="005A3FB8" w:rsidRPr="00650A07" w:rsidRDefault="00E10A0D" w:rsidP="002848D5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="Arial" w:hAnsi="Arial" w:cs="Arial"/>
          <w:bCs/>
          <w:lang w:val="sr-Cyrl-BA"/>
        </w:rPr>
      </w:pPr>
      <w:r w:rsidRPr="00650A07">
        <w:rPr>
          <w:rFonts w:ascii="Arial" w:hAnsi="Arial" w:cs="Arial"/>
          <w:bCs/>
          <w:lang w:val="sr-Cyrl-CS"/>
        </w:rPr>
        <w:t>Поводом обиљежавања Међународног дана жена</w:t>
      </w:r>
      <w:r w:rsidR="00444892">
        <w:rPr>
          <w:rFonts w:ascii="Arial" w:hAnsi="Arial" w:cs="Arial"/>
          <w:bCs/>
          <w:lang w:val="sr-Cyrl-CS"/>
        </w:rPr>
        <w:t>,</w:t>
      </w:r>
      <w:r w:rsidR="00B026EE">
        <w:rPr>
          <w:rFonts w:ascii="Arial" w:hAnsi="Arial" w:cs="Arial"/>
          <w:bCs/>
          <w:lang w:val="sr-Cyrl-CS"/>
        </w:rPr>
        <w:t xml:space="preserve"> - </w:t>
      </w:r>
      <w:r w:rsidRPr="00650A07">
        <w:rPr>
          <w:rFonts w:ascii="Arial" w:hAnsi="Arial" w:cs="Arial"/>
          <w:bCs/>
          <w:lang w:val="sr-Cyrl-CS"/>
        </w:rPr>
        <w:t>8.</w:t>
      </w:r>
      <w:r w:rsidR="00F46FA7" w:rsidRPr="00650A07">
        <w:rPr>
          <w:rFonts w:ascii="Arial" w:hAnsi="Arial" w:cs="Arial"/>
          <w:bCs/>
          <w:lang w:val="sr-Cyrl-CS"/>
        </w:rPr>
        <w:t xml:space="preserve"> </w:t>
      </w:r>
      <w:r w:rsidR="00B026EE">
        <w:rPr>
          <w:rFonts w:ascii="Arial" w:hAnsi="Arial" w:cs="Arial"/>
          <w:bCs/>
          <w:lang w:val="sr-Cyrl-CS"/>
        </w:rPr>
        <w:t>М</w:t>
      </w:r>
      <w:r w:rsidR="00DD5F8F" w:rsidRPr="00650A07">
        <w:rPr>
          <w:rFonts w:ascii="Arial" w:hAnsi="Arial" w:cs="Arial"/>
          <w:bCs/>
          <w:lang w:val="sr-Cyrl-CS"/>
        </w:rPr>
        <w:t>арта</w:t>
      </w:r>
      <w:r w:rsidR="005413BB" w:rsidRPr="00650A07">
        <w:rPr>
          <w:rFonts w:ascii="Arial" w:hAnsi="Arial" w:cs="Arial"/>
          <w:bCs/>
          <w:lang w:val="sr-Cyrl-CS"/>
        </w:rPr>
        <w:t>,</w:t>
      </w:r>
      <w:r w:rsidR="006E3C79" w:rsidRPr="00650A07">
        <w:rPr>
          <w:rFonts w:ascii="Arial" w:hAnsi="Arial" w:cs="Arial"/>
          <w:bCs/>
          <w:lang w:val="sr-Cyrl-CS"/>
        </w:rPr>
        <w:t xml:space="preserve"> </w:t>
      </w:r>
      <w:r w:rsidR="00454F47" w:rsidRPr="00650A07">
        <w:rPr>
          <w:rFonts w:ascii="Arial" w:hAnsi="Arial" w:cs="Arial"/>
          <w:bCs/>
          <w:lang w:val="sr-Cyrl-CS"/>
        </w:rPr>
        <w:t xml:space="preserve">свим заинтересованим читатељкама </w:t>
      </w:r>
      <w:r w:rsidR="00AA26D6" w:rsidRPr="00650A07">
        <w:rPr>
          <w:rFonts w:ascii="Arial" w:hAnsi="Arial" w:cs="Arial"/>
          <w:bCs/>
          <w:lang w:val="sr-Cyrl-CS"/>
        </w:rPr>
        <w:t>поклоњено је бесплатно чланство у библиотеци</w:t>
      </w:r>
      <w:r w:rsidR="004D0D75" w:rsidRPr="00650A07">
        <w:rPr>
          <w:rFonts w:ascii="Arial" w:hAnsi="Arial" w:cs="Arial"/>
          <w:bCs/>
          <w:lang w:val="sr-Cyrl-CS"/>
        </w:rPr>
        <w:t xml:space="preserve"> и одржано је представљање књижевног стваралаштва завичајног аутора Небојше Иваштанина под називом „У славу љубави“</w:t>
      </w:r>
      <w:r w:rsidR="00F86A20">
        <w:rPr>
          <w:rFonts w:ascii="Arial" w:hAnsi="Arial" w:cs="Arial"/>
          <w:bCs/>
          <w:lang w:val="sr-Cyrl-CS"/>
        </w:rPr>
        <w:t xml:space="preserve"> (6. март)</w:t>
      </w:r>
      <w:r w:rsidR="004D0D75" w:rsidRPr="00650A07">
        <w:rPr>
          <w:rFonts w:ascii="Arial" w:hAnsi="Arial" w:cs="Arial"/>
          <w:bCs/>
          <w:lang w:val="sr-Cyrl-CS"/>
        </w:rPr>
        <w:t>;</w:t>
      </w:r>
    </w:p>
    <w:p w14:paraId="6840B871" w14:textId="3E608DB8" w:rsidR="00454F47" w:rsidRPr="00650A07" w:rsidRDefault="006E1AE1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>Приређена је завршна манифестација поводом расписаног конкурса „Језик наш насушни“</w:t>
      </w:r>
      <w:r w:rsidR="00394FF2">
        <w:rPr>
          <w:rFonts w:ascii="Arial" w:hAnsi="Arial" w:cs="Arial"/>
          <w:bCs/>
          <w:lang w:val="sr-Cyrl-CS"/>
        </w:rPr>
        <w:t xml:space="preserve"> </w:t>
      </w:r>
      <w:r w:rsidR="00444892">
        <w:rPr>
          <w:rFonts w:ascii="Arial" w:hAnsi="Arial" w:cs="Arial"/>
          <w:bCs/>
          <w:lang w:val="sr-Cyrl-CS"/>
        </w:rPr>
        <w:t>(17. март);</w:t>
      </w:r>
    </w:p>
    <w:p w14:paraId="524FEAC4" w14:textId="38278829" w:rsidR="00611E63" w:rsidRPr="00650A07" w:rsidRDefault="00611E63" w:rsidP="006E1AE1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>Одржана су три школска часа филозофије гимназијал</w:t>
      </w:r>
      <w:r w:rsidR="00F86A20">
        <w:rPr>
          <w:rFonts w:ascii="Arial" w:hAnsi="Arial" w:cs="Arial"/>
          <w:bCs/>
          <w:lang w:val="sr-Cyrl-CS"/>
        </w:rPr>
        <w:t>цима</w:t>
      </w:r>
      <w:r w:rsidRPr="00650A07">
        <w:rPr>
          <w:rFonts w:ascii="Arial" w:hAnsi="Arial" w:cs="Arial"/>
          <w:bCs/>
          <w:lang w:val="sr-Cyrl-CS"/>
        </w:rPr>
        <w:t xml:space="preserve"> у Библиотеци;</w:t>
      </w:r>
    </w:p>
    <w:p w14:paraId="357D64A6" w14:textId="7B32659B" w:rsidR="005B11E5" w:rsidRDefault="005B11E5" w:rsidP="006E1AE1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 xml:space="preserve">Обиљежен </w:t>
      </w:r>
      <w:r w:rsidR="00611E63" w:rsidRPr="00650A07">
        <w:rPr>
          <w:rFonts w:ascii="Arial" w:hAnsi="Arial" w:cs="Arial"/>
          <w:bCs/>
          <w:lang w:val="sr-Cyrl-CS"/>
        </w:rPr>
        <w:t>Међународни</w:t>
      </w:r>
      <w:r w:rsidRPr="00650A07">
        <w:rPr>
          <w:rFonts w:ascii="Arial" w:hAnsi="Arial" w:cs="Arial"/>
          <w:bCs/>
          <w:lang w:val="sr-Cyrl-CS"/>
        </w:rPr>
        <w:t xml:space="preserve"> дан поезије</w:t>
      </w:r>
      <w:r w:rsidR="00394FF2">
        <w:rPr>
          <w:rFonts w:ascii="Arial" w:hAnsi="Arial" w:cs="Arial"/>
          <w:bCs/>
          <w:lang w:val="sr-Cyrl-CS"/>
        </w:rPr>
        <w:t xml:space="preserve"> -</w:t>
      </w:r>
      <w:r w:rsidR="00444892">
        <w:rPr>
          <w:rFonts w:ascii="Arial" w:hAnsi="Arial" w:cs="Arial"/>
          <w:bCs/>
          <w:lang w:val="sr-Cyrl-CS"/>
        </w:rPr>
        <w:t xml:space="preserve"> </w:t>
      </w:r>
      <w:r w:rsidRPr="00650A07">
        <w:rPr>
          <w:rFonts w:ascii="Arial" w:hAnsi="Arial" w:cs="Arial"/>
          <w:bCs/>
          <w:lang w:val="sr-Cyrl-CS"/>
        </w:rPr>
        <w:t xml:space="preserve">21. </w:t>
      </w:r>
      <w:r w:rsidR="006E1AE1" w:rsidRPr="00650A07">
        <w:rPr>
          <w:rFonts w:ascii="Arial" w:hAnsi="Arial" w:cs="Arial"/>
          <w:bCs/>
          <w:lang w:val="sr-Cyrl-CS"/>
        </w:rPr>
        <w:t>март</w:t>
      </w:r>
      <w:r w:rsidR="00444892">
        <w:rPr>
          <w:rFonts w:ascii="Arial" w:hAnsi="Arial" w:cs="Arial"/>
          <w:bCs/>
          <w:lang w:val="sr-Cyrl-CS"/>
        </w:rPr>
        <w:t xml:space="preserve">, </w:t>
      </w:r>
      <w:r w:rsidR="006E1AE1" w:rsidRPr="00650A07">
        <w:rPr>
          <w:rFonts w:ascii="Arial" w:hAnsi="Arial" w:cs="Arial"/>
          <w:bCs/>
          <w:lang w:val="sr-Cyrl-CS"/>
        </w:rPr>
        <w:t xml:space="preserve">са ученицима </w:t>
      </w:r>
      <w:r w:rsidR="004F6EB9">
        <w:rPr>
          <w:rFonts w:ascii="Arial" w:hAnsi="Arial" w:cs="Arial"/>
          <w:bCs/>
          <w:lang w:val="sr-Cyrl-CS"/>
        </w:rPr>
        <w:t xml:space="preserve">ЈУ </w:t>
      </w:r>
      <w:r w:rsidR="00F45530" w:rsidRPr="00650A07">
        <w:rPr>
          <w:rFonts w:ascii="Arial" w:hAnsi="Arial" w:cs="Arial"/>
          <w:bCs/>
          <w:lang w:val="sr-Cyrl-CS"/>
        </w:rPr>
        <w:t>Техничке</w:t>
      </w:r>
      <w:r w:rsidR="006E1AE1" w:rsidRPr="00650A07">
        <w:rPr>
          <w:rFonts w:ascii="Arial" w:hAnsi="Arial" w:cs="Arial"/>
          <w:bCs/>
          <w:lang w:val="sr-Cyrl-CS"/>
        </w:rPr>
        <w:t xml:space="preserve"> школ</w:t>
      </w:r>
      <w:r w:rsidR="00F45530" w:rsidRPr="00650A07">
        <w:rPr>
          <w:rFonts w:ascii="Arial" w:hAnsi="Arial" w:cs="Arial"/>
          <w:bCs/>
          <w:lang w:val="sr-Cyrl-CS"/>
        </w:rPr>
        <w:t>е Градишка (20. март);</w:t>
      </w:r>
    </w:p>
    <w:p w14:paraId="5770D2EF" w14:textId="72A012EF" w:rsidR="00E300C3" w:rsidRDefault="00E300C3" w:rsidP="00E300C3">
      <w:p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</w:p>
    <w:p w14:paraId="020355B6" w14:textId="77777777" w:rsidR="00E300C3" w:rsidRPr="00E300C3" w:rsidRDefault="00E300C3" w:rsidP="00E300C3">
      <w:p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</w:p>
    <w:p w14:paraId="670DA137" w14:textId="6F11072E" w:rsidR="00601ED5" w:rsidRPr="00650A07" w:rsidRDefault="00F4553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BA"/>
        </w:rPr>
        <w:lastRenderedPageBreak/>
        <w:t>Организовано је књижевно вече са Мирјаном Бобић Мојсиловић у Малој сали Културног центра Градишка (24. март);</w:t>
      </w:r>
    </w:p>
    <w:p w14:paraId="304FD1A9" w14:textId="04AEFCC0" w:rsidR="00F45530" w:rsidRPr="00650A07" w:rsidRDefault="00F4553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>Обиљежен је Међународни дан шале</w:t>
      </w:r>
      <w:r w:rsidR="00394FF2">
        <w:rPr>
          <w:rFonts w:ascii="Arial" w:hAnsi="Arial" w:cs="Arial"/>
          <w:bCs/>
          <w:lang w:val="sr-Cyrl-CS"/>
        </w:rPr>
        <w:t xml:space="preserve"> -</w:t>
      </w:r>
      <w:r w:rsidR="00444892">
        <w:rPr>
          <w:rFonts w:ascii="Arial" w:hAnsi="Arial" w:cs="Arial"/>
          <w:bCs/>
          <w:lang w:val="sr-Cyrl-CS"/>
        </w:rPr>
        <w:t xml:space="preserve"> 1. април,</w:t>
      </w:r>
      <w:r w:rsidRPr="00650A07">
        <w:rPr>
          <w:rFonts w:ascii="Arial" w:hAnsi="Arial" w:cs="Arial"/>
          <w:bCs/>
          <w:lang w:val="sr-Cyrl-CS"/>
        </w:rPr>
        <w:t xml:space="preserve"> са полазницима Читалачке секције ЈУ ОШ „Васа Чубриловић“ Градишка (2. април);</w:t>
      </w:r>
    </w:p>
    <w:p w14:paraId="50B0E79D" w14:textId="0413C515" w:rsidR="0011534A" w:rsidRPr="00650A07" w:rsidRDefault="00F4553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>Обиљежен је Међународни дан дјечије књиге</w:t>
      </w:r>
      <w:r w:rsidR="00394FF2">
        <w:rPr>
          <w:rFonts w:ascii="Arial" w:hAnsi="Arial" w:cs="Arial"/>
          <w:bCs/>
          <w:lang w:val="sr-Cyrl-CS"/>
        </w:rPr>
        <w:t xml:space="preserve"> -</w:t>
      </w:r>
      <w:r w:rsidR="00444892">
        <w:rPr>
          <w:rFonts w:ascii="Arial" w:hAnsi="Arial" w:cs="Arial"/>
          <w:bCs/>
          <w:lang w:val="sr-Cyrl-CS"/>
        </w:rPr>
        <w:t xml:space="preserve"> 2. април,</w:t>
      </w:r>
      <w:r w:rsidRPr="00650A07">
        <w:rPr>
          <w:rFonts w:ascii="Arial" w:hAnsi="Arial" w:cs="Arial"/>
          <w:bCs/>
          <w:lang w:val="sr-Cyrl-CS"/>
        </w:rPr>
        <w:t xml:space="preserve"> са полазницима Клуба књиге ЈУ ОШ „Данило Борковић“ Градишка (3. април);</w:t>
      </w:r>
    </w:p>
    <w:p w14:paraId="432D3B03" w14:textId="528B05F2" w:rsidR="005C6960" w:rsidRPr="00E300C3" w:rsidRDefault="00C42C50" w:rsidP="00E300C3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en-US"/>
        </w:rPr>
      </w:pPr>
      <w:r w:rsidRPr="00650A07">
        <w:rPr>
          <w:rFonts w:ascii="Arial" w:hAnsi="Arial" w:cs="Arial"/>
          <w:bCs/>
          <w:lang w:val="sr-Cyrl-CS"/>
        </w:rPr>
        <w:t>Приређено је књижевно вече Жељке Аврић под називом „Прича о некадашњем“ (16. април);</w:t>
      </w:r>
    </w:p>
    <w:p w14:paraId="3C1230CF" w14:textId="73177140" w:rsidR="000D76DC" w:rsidRPr="00650A07" w:rsidRDefault="000D76DC" w:rsidP="00C42C50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sr-Cyrl-CS"/>
        </w:rPr>
        <w:t xml:space="preserve">Контакт особа за </w:t>
      </w:r>
      <w:r>
        <w:rPr>
          <w:rFonts w:ascii="Arial" w:hAnsi="Arial" w:cs="Arial"/>
          <w:bCs/>
        </w:rPr>
        <w:t xml:space="preserve">COBISS </w:t>
      </w:r>
      <w:r>
        <w:rPr>
          <w:rFonts w:ascii="Arial" w:hAnsi="Arial" w:cs="Arial"/>
          <w:bCs/>
          <w:lang w:val="sr-Cyrl-BA"/>
        </w:rPr>
        <w:t xml:space="preserve">и библиотекарка Позајмног одјељења су присуствовале на манифестацији </w:t>
      </w:r>
      <w:r>
        <w:rPr>
          <w:rFonts w:ascii="Arial" w:hAnsi="Arial" w:cs="Arial"/>
          <w:bCs/>
        </w:rPr>
        <w:t xml:space="preserve">COBISS </w:t>
      </w:r>
      <w:r>
        <w:rPr>
          <w:rFonts w:ascii="Arial" w:hAnsi="Arial" w:cs="Arial"/>
          <w:bCs/>
          <w:lang w:val="sr-Cyrl-BA"/>
        </w:rPr>
        <w:t>дан у ЈУ Народној и универзитетској библиотеци РС у Бањој Луци (19. април);</w:t>
      </w:r>
    </w:p>
    <w:p w14:paraId="069111E9" w14:textId="44100363" w:rsidR="00E8061B" w:rsidRPr="00650A07" w:rsidRDefault="00F4553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RS"/>
        </w:rPr>
        <w:t xml:space="preserve">На Јахорини </w:t>
      </w:r>
      <w:r w:rsidR="00DA1B9A" w:rsidRPr="00650A07">
        <w:rPr>
          <w:rFonts w:ascii="Arial" w:hAnsi="Arial" w:cs="Arial"/>
          <w:bCs/>
          <w:lang w:val="sr-Cyrl-RS"/>
        </w:rPr>
        <w:t xml:space="preserve">је одржан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Међународн</w:t>
      </w:r>
      <w:proofErr w:type="spellEnd"/>
      <w:r w:rsidR="003E61D5" w:rsidRPr="00650A07">
        <w:rPr>
          <w:rFonts w:ascii="Arial" w:hAnsi="Arial" w:cs="Arial"/>
          <w:bCs/>
          <w:lang w:val="sr-Cyrl-BA"/>
        </w:rPr>
        <w:t>и</w:t>
      </w:r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стручн</w:t>
      </w:r>
      <w:proofErr w:type="spellEnd"/>
      <w:r w:rsidR="003E61D5" w:rsidRPr="00650A07">
        <w:rPr>
          <w:rFonts w:ascii="Arial" w:hAnsi="Arial" w:cs="Arial"/>
          <w:bCs/>
          <w:lang w:val="sr-Cyrl-BA"/>
        </w:rPr>
        <w:t>и</w:t>
      </w:r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скуп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библиотекара</w:t>
      </w:r>
      <w:proofErr w:type="spellEnd"/>
      <w:r w:rsidR="003E61D5" w:rsidRPr="00650A07">
        <w:rPr>
          <w:rFonts w:ascii="Arial" w:hAnsi="Arial" w:cs="Arial"/>
          <w:bCs/>
          <w:lang w:val="sr-Cyrl-BA"/>
        </w:rPr>
        <w:t xml:space="preserve"> на којем се представила Библиотека,</w:t>
      </w:r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гдје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је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кроз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постер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презентацију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представљен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рад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радионице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„</w:t>
      </w:r>
      <w:proofErr w:type="spellStart"/>
      <w:r w:rsidR="003E61D5" w:rsidRPr="00650A07">
        <w:rPr>
          <w:rFonts w:ascii="Arial" w:hAnsi="Arial" w:cs="Arial"/>
          <w:bCs/>
          <w:lang w:val="en-US"/>
        </w:rPr>
        <w:t>Глас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“ –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једне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од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значајних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активности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Завичајног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одјељења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која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повезује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локалну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заједницу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,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културно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насљеђе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и </w:t>
      </w:r>
      <w:proofErr w:type="spellStart"/>
      <w:r w:rsidR="003E61D5" w:rsidRPr="00650A07">
        <w:rPr>
          <w:rFonts w:ascii="Arial" w:hAnsi="Arial" w:cs="Arial"/>
          <w:bCs/>
          <w:lang w:val="en-US"/>
        </w:rPr>
        <w:t>савремене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библиотечке</w:t>
      </w:r>
      <w:proofErr w:type="spellEnd"/>
      <w:r w:rsidR="003E61D5" w:rsidRPr="00650A07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650A07">
        <w:rPr>
          <w:rFonts w:ascii="Arial" w:hAnsi="Arial" w:cs="Arial"/>
          <w:bCs/>
          <w:lang w:val="en-US"/>
        </w:rPr>
        <w:t>праксе</w:t>
      </w:r>
      <w:proofErr w:type="spellEnd"/>
      <w:r w:rsidR="003E61D5" w:rsidRPr="00650A07">
        <w:rPr>
          <w:rFonts w:ascii="Arial" w:hAnsi="Arial" w:cs="Arial"/>
          <w:bCs/>
          <w:lang w:val="en-US"/>
        </w:rPr>
        <w:t>.</w:t>
      </w:r>
      <w:r w:rsidR="003E61D5" w:rsidRPr="00650A07">
        <w:rPr>
          <w:rFonts w:ascii="Arial" w:hAnsi="Arial" w:cs="Arial"/>
          <w:bCs/>
          <w:lang w:val="sr-Cyrl-BA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Ауторке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постера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су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Милена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Грбић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,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библиотекар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Завичајног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одјељења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, и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Вања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Видовић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Јањанин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,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библиотекар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Позајмног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одјељења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за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одрасле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кориснике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,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док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графички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дизајн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потписује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мастер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библиотекар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Маја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Дејановић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,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библиотекар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савјетник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Одјељења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за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развој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дигиталне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библиотеке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и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информатичку</w:t>
      </w:r>
      <w:proofErr w:type="spellEnd"/>
      <w:r w:rsidR="003E61D5" w:rsidRPr="003E61D5">
        <w:rPr>
          <w:rFonts w:ascii="Arial" w:hAnsi="Arial" w:cs="Arial"/>
          <w:bCs/>
          <w:lang w:val="en-US"/>
        </w:rPr>
        <w:t xml:space="preserve"> </w:t>
      </w:r>
      <w:proofErr w:type="spellStart"/>
      <w:r w:rsidR="003E61D5" w:rsidRPr="003E61D5">
        <w:rPr>
          <w:rFonts w:ascii="Arial" w:hAnsi="Arial" w:cs="Arial"/>
          <w:bCs/>
          <w:lang w:val="en-US"/>
        </w:rPr>
        <w:t>подршку</w:t>
      </w:r>
      <w:proofErr w:type="spellEnd"/>
      <w:r w:rsidR="003E61D5" w:rsidRPr="00650A07">
        <w:rPr>
          <w:rFonts w:ascii="Arial" w:hAnsi="Arial" w:cs="Arial"/>
          <w:bCs/>
          <w:lang w:val="sr-Cyrl-BA"/>
        </w:rPr>
        <w:t xml:space="preserve"> (22-24. април);</w:t>
      </w:r>
    </w:p>
    <w:p w14:paraId="57AF984A" w14:textId="4CD4C68D" w:rsidR="00C42C50" w:rsidRPr="00650A07" w:rsidRDefault="00C42C5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BA"/>
        </w:rPr>
        <w:t>Поводом Дана Града</w:t>
      </w:r>
      <w:r w:rsidR="00394FF2">
        <w:rPr>
          <w:rFonts w:ascii="Arial" w:hAnsi="Arial" w:cs="Arial"/>
          <w:bCs/>
          <w:lang w:val="sr-Cyrl-BA"/>
        </w:rPr>
        <w:t xml:space="preserve"> -</w:t>
      </w:r>
      <w:r w:rsidR="00444892">
        <w:rPr>
          <w:rFonts w:ascii="Arial" w:hAnsi="Arial" w:cs="Arial"/>
          <w:bCs/>
          <w:lang w:val="sr-Cyrl-BA"/>
        </w:rPr>
        <w:t xml:space="preserve"> 24. априла,</w:t>
      </w:r>
      <w:r w:rsidRPr="00650A07">
        <w:rPr>
          <w:rFonts w:ascii="Arial" w:hAnsi="Arial" w:cs="Arial"/>
          <w:bCs/>
          <w:lang w:val="sr-Cyrl-BA"/>
        </w:rPr>
        <w:t xml:space="preserve"> у установи су приређени поклони за читаоце који су тога дана посјетили Библиотеку (24. април);</w:t>
      </w:r>
    </w:p>
    <w:p w14:paraId="71FFD7DF" w14:textId="6BA89AAB" w:rsidR="00C42C50" w:rsidRPr="00650A07" w:rsidRDefault="00C42C50" w:rsidP="00A67755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BA"/>
        </w:rPr>
        <w:t>Представљен</w:t>
      </w:r>
      <w:r w:rsidR="00444892">
        <w:rPr>
          <w:rFonts w:ascii="Arial" w:hAnsi="Arial" w:cs="Arial"/>
          <w:bCs/>
          <w:lang w:val="sr-Cyrl-BA"/>
        </w:rPr>
        <w:t>а</w:t>
      </w:r>
      <w:r w:rsidRPr="00650A07">
        <w:rPr>
          <w:rFonts w:ascii="Arial" w:hAnsi="Arial" w:cs="Arial"/>
          <w:bCs/>
          <w:lang w:val="sr-Cyrl-BA"/>
        </w:rPr>
        <w:t xml:space="preserve"> је књига „Мртви дим“ аутора Небојше Јеврића (18. мај);</w:t>
      </w:r>
    </w:p>
    <w:p w14:paraId="5F50B909" w14:textId="5ABB2AFB" w:rsidR="007A5155" w:rsidRPr="00650A07" w:rsidRDefault="00283A03" w:rsidP="00E8061B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sr-Cyrl-CS"/>
        </w:rPr>
      </w:pPr>
      <w:r w:rsidRPr="00650A07">
        <w:rPr>
          <w:rFonts w:ascii="Arial" w:hAnsi="Arial" w:cs="Arial"/>
          <w:bCs/>
          <w:lang w:val="sr-Cyrl-CS"/>
        </w:rPr>
        <w:t xml:space="preserve">У сарадњи са </w:t>
      </w:r>
      <w:r w:rsidR="004F6EB9">
        <w:rPr>
          <w:rFonts w:ascii="Arial" w:hAnsi="Arial" w:cs="Arial"/>
          <w:bCs/>
          <w:lang w:val="sr-Cyrl-CS"/>
        </w:rPr>
        <w:t xml:space="preserve">ЈУ </w:t>
      </w:r>
      <w:r w:rsidR="00394FF2">
        <w:rPr>
          <w:rFonts w:ascii="Arial" w:hAnsi="Arial" w:cs="Arial"/>
          <w:bCs/>
          <w:lang w:val="sr-Cyrl-CS"/>
        </w:rPr>
        <w:t>„</w:t>
      </w:r>
      <w:r w:rsidRPr="00650A07">
        <w:rPr>
          <w:rFonts w:ascii="Arial" w:hAnsi="Arial" w:cs="Arial"/>
          <w:bCs/>
          <w:lang w:val="sr-Cyrl-CS"/>
        </w:rPr>
        <w:t>Туристичком организацијом</w:t>
      </w:r>
      <w:r w:rsidR="004F6EB9">
        <w:rPr>
          <w:rFonts w:ascii="Arial" w:hAnsi="Arial" w:cs="Arial"/>
          <w:bCs/>
          <w:lang w:val="sr-Cyrl-CS"/>
        </w:rPr>
        <w:t xml:space="preserve"> Градишка</w:t>
      </w:r>
      <w:r w:rsidR="00394FF2">
        <w:rPr>
          <w:rFonts w:ascii="Arial" w:hAnsi="Arial" w:cs="Arial"/>
          <w:bCs/>
          <w:lang w:val="sr-Cyrl-CS"/>
        </w:rPr>
        <w:t>“,</w:t>
      </w:r>
      <w:r w:rsidRPr="00650A07">
        <w:rPr>
          <w:rFonts w:ascii="Arial" w:hAnsi="Arial" w:cs="Arial"/>
          <w:bCs/>
          <w:lang w:val="sr-Cyrl-CS"/>
        </w:rPr>
        <w:t xml:space="preserve"> б</w:t>
      </w:r>
      <w:r w:rsidR="00DA1B9A" w:rsidRPr="00650A07">
        <w:rPr>
          <w:rFonts w:ascii="Arial" w:hAnsi="Arial" w:cs="Arial"/>
          <w:bCs/>
          <w:lang w:val="sr-Cyrl-CS"/>
        </w:rPr>
        <w:t>иблиот</w:t>
      </w:r>
      <w:r w:rsidR="00CB45D9" w:rsidRPr="00650A07">
        <w:rPr>
          <w:rFonts w:ascii="Arial" w:hAnsi="Arial" w:cs="Arial"/>
          <w:bCs/>
          <w:lang w:val="sr-Cyrl-CS"/>
        </w:rPr>
        <w:t>екарке Завичајног и Дјечијег одјељ</w:t>
      </w:r>
      <w:r w:rsidR="00DA1B9A" w:rsidRPr="00650A07">
        <w:rPr>
          <w:rFonts w:ascii="Arial" w:hAnsi="Arial" w:cs="Arial"/>
          <w:bCs/>
          <w:lang w:val="sr-Cyrl-CS"/>
        </w:rPr>
        <w:t>ења библиотеке</w:t>
      </w:r>
      <w:r w:rsidR="00394FF2">
        <w:rPr>
          <w:rFonts w:ascii="Arial" w:hAnsi="Arial" w:cs="Arial"/>
          <w:bCs/>
          <w:lang w:val="sr-Cyrl-CS"/>
        </w:rPr>
        <w:t>,</w:t>
      </w:r>
      <w:r w:rsidR="00DA1B9A" w:rsidRPr="00650A07">
        <w:rPr>
          <w:rFonts w:ascii="Arial" w:hAnsi="Arial" w:cs="Arial"/>
          <w:bCs/>
          <w:lang w:val="sr-Cyrl-CS"/>
        </w:rPr>
        <w:t xml:space="preserve"> учествовале су</w:t>
      </w:r>
      <w:r w:rsidRPr="00650A07">
        <w:rPr>
          <w:rFonts w:ascii="Arial" w:hAnsi="Arial" w:cs="Arial"/>
          <w:bCs/>
          <w:lang w:val="sr-Cyrl-CS"/>
        </w:rPr>
        <w:t xml:space="preserve"> у туристичко-едукативном виду разгледања града</w:t>
      </w:r>
      <w:r w:rsidR="00F46FA7" w:rsidRPr="00650A07">
        <w:rPr>
          <w:rFonts w:ascii="Arial" w:hAnsi="Arial" w:cs="Arial"/>
          <w:bCs/>
          <w:lang w:val="sr-Cyrl-CS"/>
        </w:rPr>
        <w:t xml:space="preserve"> „</w:t>
      </w:r>
      <w:r w:rsidR="00CB45D9" w:rsidRPr="00650A07">
        <w:rPr>
          <w:rFonts w:ascii="Arial" w:hAnsi="Arial" w:cs="Arial"/>
          <w:bCs/>
          <w:lang w:val="sr-Cyrl-CS"/>
        </w:rPr>
        <w:t>Упознај свој град да би га више волио“</w:t>
      </w:r>
      <w:r w:rsidR="00394FF2">
        <w:rPr>
          <w:rFonts w:ascii="Arial" w:hAnsi="Arial" w:cs="Arial"/>
          <w:bCs/>
          <w:lang w:val="sr-Cyrl-CS"/>
        </w:rPr>
        <w:t xml:space="preserve">, </w:t>
      </w:r>
      <w:r w:rsidRPr="00650A07">
        <w:rPr>
          <w:rFonts w:ascii="Arial" w:hAnsi="Arial" w:cs="Arial"/>
          <w:bCs/>
          <w:lang w:val="sr-Cyrl-CS"/>
        </w:rPr>
        <w:t xml:space="preserve">за ученике петих разреда </w:t>
      </w:r>
      <w:r w:rsidR="00DA1B9A" w:rsidRPr="00650A07">
        <w:rPr>
          <w:rFonts w:ascii="Arial" w:hAnsi="Arial" w:cs="Arial"/>
          <w:bCs/>
          <w:lang w:val="sr-Cyrl-CS"/>
        </w:rPr>
        <w:t>са подручја града Градишке</w:t>
      </w:r>
      <w:r w:rsidR="003E61D5" w:rsidRPr="00650A07">
        <w:rPr>
          <w:rFonts w:ascii="Arial" w:hAnsi="Arial" w:cs="Arial"/>
          <w:bCs/>
          <w:lang w:val="sr-Cyrl-CS"/>
        </w:rPr>
        <w:t xml:space="preserve"> (1. јуни и 6. јуни);</w:t>
      </w:r>
    </w:p>
    <w:p w14:paraId="2FA99E4E" w14:textId="2D5F8010" w:rsidR="008E5D4A" w:rsidRPr="00650A07" w:rsidRDefault="008E5D4A" w:rsidP="00EE3CAA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en-US"/>
        </w:rPr>
      </w:pPr>
      <w:r w:rsidRPr="00650A07">
        <w:rPr>
          <w:rFonts w:ascii="Arial" w:hAnsi="Arial" w:cs="Arial"/>
          <w:bCs/>
          <w:lang w:val="sr-Cyrl-RS"/>
        </w:rPr>
        <w:t>У библиотеци је уприличена посјета дјеце са Косова</w:t>
      </w:r>
      <w:r w:rsidR="008C41A6" w:rsidRPr="00650A07">
        <w:rPr>
          <w:rFonts w:ascii="Arial" w:hAnsi="Arial" w:cs="Arial"/>
          <w:bCs/>
          <w:lang w:val="sr-Cyrl-RS"/>
        </w:rPr>
        <w:t xml:space="preserve"> и Метохије у оквиру пројекта „</w:t>
      </w:r>
      <w:r w:rsidRPr="00650A07">
        <w:rPr>
          <w:rFonts w:ascii="Arial" w:hAnsi="Arial" w:cs="Arial"/>
          <w:bCs/>
          <w:lang w:val="sr-Cyrl-RS"/>
        </w:rPr>
        <w:t>Спојимо дјецу са Косова и Метохије и Републике Српске“.</w:t>
      </w:r>
    </w:p>
    <w:p w14:paraId="09AAF014" w14:textId="3804F0E6" w:rsidR="008E5D4A" w:rsidRPr="00E24247" w:rsidRDefault="00C42C50" w:rsidP="00EE3CAA">
      <w:pPr>
        <w:pStyle w:val="ListParagraph"/>
        <w:numPr>
          <w:ilvl w:val="0"/>
          <w:numId w:val="19"/>
        </w:numPr>
        <w:tabs>
          <w:tab w:val="left" w:pos="900"/>
        </w:tabs>
        <w:jc w:val="both"/>
        <w:rPr>
          <w:rFonts w:ascii="Arial" w:hAnsi="Arial" w:cs="Arial"/>
          <w:bCs/>
          <w:lang w:val="en-US"/>
        </w:rPr>
      </w:pPr>
      <w:r w:rsidRPr="00650A07">
        <w:rPr>
          <w:rFonts w:ascii="Arial" w:hAnsi="Arial" w:cs="Arial"/>
          <w:bCs/>
          <w:lang w:val="sr-Cyrl-RS"/>
        </w:rPr>
        <w:t xml:space="preserve">У оквиру </w:t>
      </w:r>
      <w:r w:rsidR="008E5D4A" w:rsidRPr="00650A07">
        <w:rPr>
          <w:rFonts w:ascii="Arial" w:hAnsi="Arial" w:cs="Arial"/>
          <w:bCs/>
          <w:lang w:val="sr-Cyrl-RS"/>
        </w:rPr>
        <w:t>манифе</w:t>
      </w:r>
      <w:r w:rsidR="008C41A6" w:rsidRPr="00650A07">
        <w:rPr>
          <w:rFonts w:ascii="Arial" w:hAnsi="Arial" w:cs="Arial"/>
          <w:bCs/>
          <w:lang w:val="sr-Cyrl-RS"/>
        </w:rPr>
        <w:t>стације „Градишко љето на Сави</w:t>
      </w:r>
      <w:r w:rsidRPr="00650A07">
        <w:rPr>
          <w:rFonts w:ascii="Arial" w:hAnsi="Arial" w:cs="Arial"/>
          <w:bCs/>
          <w:lang w:val="sr-Cyrl-RS"/>
        </w:rPr>
        <w:t xml:space="preserve"> 2026</w:t>
      </w:r>
      <w:r w:rsidR="008C41A6" w:rsidRPr="00650A07">
        <w:rPr>
          <w:rFonts w:ascii="Arial" w:hAnsi="Arial" w:cs="Arial"/>
          <w:bCs/>
          <w:lang w:val="sr-Cyrl-RS"/>
        </w:rPr>
        <w:t>“</w:t>
      </w:r>
      <w:r w:rsidR="008E5D4A" w:rsidRPr="00650A07">
        <w:rPr>
          <w:rFonts w:ascii="Arial" w:hAnsi="Arial" w:cs="Arial"/>
          <w:bCs/>
          <w:lang w:val="sr-Cyrl-RS"/>
        </w:rPr>
        <w:t xml:space="preserve"> </w:t>
      </w:r>
      <w:r w:rsidR="00650A07" w:rsidRPr="00650A07">
        <w:rPr>
          <w:rFonts w:ascii="Arial" w:hAnsi="Arial" w:cs="Arial"/>
          <w:bCs/>
          <w:lang w:val="sr-Cyrl-RS"/>
        </w:rPr>
        <w:t>Б</w:t>
      </w:r>
      <w:r w:rsidR="008E5D4A" w:rsidRPr="00650A07">
        <w:rPr>
          <w:rFonts w:ascii="Arial" w:hAnsi="Arial" w:cs="Arial"/>
          <w:bCs/>
          <w:lang w:val="sr-Cyrl-RS"/>
        </w:rPr>
        <w:t>иблиотека је</w:t>
      </w:r>
      <w:r w:rsidRPr="00650A07">
        <w:rPr>
          <w:rFonts w:ascii="Arial" w:hAnsi="Arial" w:cs="Arial"/>
          <w:bCs/>
          <w:lang w:val="sr-Cyrl-RS"/>
        </w:rPr>
        <w:t xml:space="preserve"> организовала промоцију књиге завичајног аутора Наде Голић „Вртлози живота“</w:t>
      </w:r>
      <w:r w:rsidR="00FF2E19" w:rsidRPr="00650A07">
        <w:rPr>
          <w:rFonts w:ascii="Arial" w:hAnsi="Arial" w:cs="Arial"/>
          <w:bCs/>
          <w:lang w:val="sr-Cyrl-RS"/>
        </w:rPr>
        <w:t xml:space="preserve"> (18. јуни)</w:t>
      </w:r>
      <w:r w:rsidR="008E5D4A" w:rsidRPr="00650A07">
        <w:rPr>
          <w:rFonts w:ascii="Arial" w:hAnsi="Arial" w:cs="Arial"/>
          <w:bCs/>
          <w:lang w:val="sr-Cyrl-RS"/>
        </w:rPr>
        <w:t>.</w:t>
      </w:r>
    </w:p>
    <w:p w14:paraId="309A82F8" w14:textId="77777777" w:rsidR="00E24247" w:rsidRPr="00650A07" w:rsidRDefault="00E24247" w:rsidP="00E24247">
      <w:pPr>
        <w:pStyle w:val="ListParagraph"/>
        <w:tabs>
          <w:tab w:val="left" w:pos="900"/>
        </w:tabs>
        <w:jc w:val="both"/>
        <w:rPr>
          <w:rFonts w:ascii="Arial" w:hAnsi="Arial" w:cs="Arial"/>
          <w:bCs/>
          <w:lang w:val="en-US"/>
        </w:rPr>
      </w:pPr>
    </w:p>
    <w:p w14:paraId="657CF822" w14:textId="77777777" w:rsidR="005C6960" w:rsidRDefault="005C6960" w:rsidP="00EE3CAA">
      <w:pPr>
        <w:tabs>
          <w:tab w:val="left" w:pos="900"/>
        </w:tabs>
        <w:jc w:val="both"/>
        <w:rPr>
          <w:rFonts w:ascii="Arial" w:hAnsi="Arial" w:cs="Arial"/>
          <w:b/>
          <w:lang w:val="sr-Cyrl-BA"/>
        </w:rPr>
      </w:pPr>
    </w:p>
    <w:p w14:paraId="1978D4E6" w14:textId="329F2EA6" w:rsidR="005C6960" w:rsidRDefault="00BD43CC" w:rsidP="005C6960">
      <w:pPr>
        <w:pStyle w:val="Heading1"/>
        <w:rPr>
          <w:lang w:val="sr-Cyrl-BA"/>
        </w:rPr>
      </w:pPr>
      <w:bookmarkStart w:id="5" w:name="_Toc237414893"/>
      <w:r w:rsidRPr="008F220F">
        <w:t>ИЗВРШЕНА УЛАГАЊА И ИЗВЕДЕНИ РАДОВ</w:t>
      </w:r>
      <w:r w:rsidR="00567996">
        <w:rPr>
          <w:lang w:val="sr-Cyrl-BA"/>
        </w:rPr>
        <w:t>И</w:t>
      </w:r>
      <w:bookmarkEnd w:id="5"/>
    </w:p>
    <w:p w14:paraId="1FCD65E1" w14:textId="77777777" w:rsidR="00E24247" w:rsidRPr="00E24247" w:rsidRDefault="00E24247" w:rsidP="00E24247">
      <w:pPr>
        <w:rPr>
          <w:lang w:val="sr-Cyrl-BA"/>
        </w:rPr>
      </w:pPr>
    </w:p>
    <w:p w14:paraId="77AF5386" w14:textId="1A5F81A4" w:rsidR="007562D3" w:rsidRDefault="004D2DFE" w:rsidP="00E62D79">
      <w:pPr>
        <w:jc w:val="both"/>
        <w:rPr>
          <w:rFonts w:ascii="Arial" w:hAnsi="Arial" w:cs="Arial"/>
          <w:lang w:val="sr-Cyrl-BA"/>
        </w:rPr>
      </w:pPr>
      <w:r w:rsidRPr="00951D7B">
        <w:rPr>
          <w:rFonts w:ascii="Arial" w:hAnsi="Arial" w:cs="Arial"/>
          <w:lang w:val="sr-Cyrl-BA"/>
        </w:rPr>
        <w:t>Улагања</w:t>
      </w:r>
      <w:r w:rsidR="00AF04A7" w:rsidRPr="00951D7B">
        <w:rPr>
          <w:rFonts w:ascii="Arial" w:hAnsi="Arial" w:cs="Arial"/>
          <w:lang w:val="sr-Cyrl-BA"/>
        </w:rPr>
        <w:t xml:space="preserve"> за</w:t>
      </w:r>
      <w:r w:rsidR="009A32B6" w:rsidRPr="00951D7B">
        <w:rPr>
          <w:rFonts w:ascii="Arial" w:hAnsi="Arial" w:cs="Arial"/>
          <w:lang w:val="sr-Cyrl-BA"/>
        </w:rPr>
        <w:t xml:space="preserve"> период 1.1</w:t>
      </w:r>
      <w:r w:rsidR="005B4255" w:rsidRPr="000C507F">
        <w:rPr>
          <w:rFonts w:ascii="Arial" w:hAnsi="Arial" w:cs="Arial"/>
          <w:lang w:val="sr-Cyrl-CS"/>
        </w:rPr>
        <w:t>-</w:t>
      </w:r>
      <w:r w:rsidR="00020CAD" w:rsidRPr="00951D7B">
        <w:rPr>
          <w:rFonts w:ascii="Arial" w:hAnsi="Arial" w:cs="Arial"/>
          <w:lang w:val="sr-Cyrl-BA"/>
        </w:rPr>
        <w:t>30.6.20</w:t>
      </w:r>
      <w:r w:rsidR="00020CAD" w:rsidRPr="00951D7B">
        <w:rPr>
          <w:rFonts w:ascii="Arial" w:hAnsi="Arial" w:cs="Arial"/>
        </w:rPr>
        <w:t>2</w:t>
      </w:r>
      <w:r w:rsidR="00B92D0B">
        <w:rPr>
          <w:rFonts w:ascii="Arial" w:hAnsi="Arial" w:cs="Arial"/>
        </w:rPr>
        <w:t>6</w:t>
      </w:r>
      <w:r w:rsidR="00020CAD" w:rsidRPr="00951D7B">
        <w:rPr>
          <w:rFonts w:ascii="Arial" w:hAnsi="Arial" w:cs="Arial"/>
        </w:rPr>
        <w:t>.</w:t>
      </w:r>
      <w:r w:rsidR="00FE614B" w:rsidRPr="00951D7B">
        <w:rPr>
          <w:rFonts w:ascii="Arial" w:hAnsi="Arial" w:cs="Arial"/>
          <w:lang w:val="sr-Cyrl-BA"/>
        </w:rPr>
        <w:t xml:space="preserve"> године укупно су износила </w:t>
      </w:r>
      <w:r w:rsidR="00B92D0B">
        <w:rPr>
          <w:rFonts w:ascii="Arial" w:hAnsi="Arial" w:cs="Arial"/>
        </w:rPr>
        <w:t>11 951.60</w:t>
      </w:r>
      <w:r w:rsidR="007562D3" w:rsidRPr="00951D7B">
        <w:rPr>
          <w:rFonts w:ascii="Arial" w:hAnsi="Arial" w:cs="Arial"/>
          <w:lang w:val="sr-Cyrl-BA"/>
        </w:rPr>
        <w:t xml:space="preserve"> КМ од тога:</w:t>
      </w:r>
    </w:p>
    <w:p w14:paraId="5CFD3BCE" w14:textId="77777777" w:rsidR="002600D8" w:rsidRPr="00951D7B" w:rsidRDefault="002600D8" w:rsidP="00E62D79">
      <w:pPr>
        <w:jc w:val="both"/>
        <w:rPr>
          <w:rFonts w:ascii="Arial" w:hAnsi="Arial" w:cs="Arial"/>
          <w:lang w:val="sr-Cyrl-BA"/>
        </w:rPr>
      </w:pPr>
    </w:p>
    <w:p w14:paraId="1C2423C2" w14:textId="34AE3FB5" w:rsidR="00AF04A7" w:rsidRPr="00951D7B" w:rsidRDefault="007562D3" w:rsidP="00E4242C">
      <w:pPr>
        <w:tabs>
          <w:tab w:val="right" w:leader="dot" w:pos="10026"/>
        </w:tabs>
        <w:rPr>
          <w:rFonts w:ascii="Arial" w:hAnsi="Arial" w:cs="Arial"/>
          <w:lang w:val="sr-Cyrl-BA"/>
        </w:rPr>
      </w:pPr>
      <w:r w:rsidRPr="00951D7B">
        <w:rPr>
          <w:rFonts w:ascii="Arial" w:hAnsi="Arial" w:cs="Arial"/>
          <w:lang w:val="sr-Cyrl-BA"/>
        </w:rPr>
        <w:t>- набавка библиотечких књ</w:t>
      </w:r>
      <w:r w:rsidR="00985599" w:rsidRPr="00951D7B">
        <w:rPr>
          <w:rFonts w:ascii="Arial" w:hAnsi="Arial" w:cs="Arial"/>
          <w:lang w:val="sr-Cyrl-BA"/>
        </w:rPr>
        <w:t>ига</w:t>
      </w:r>
      <w:r w:rsidR="00E4242C">
        <w:rPr>
          <w:rFonts w:ascii="Arial" w:hAnsi="Arial" w:cs="Arial"/>
          <w:lang w:val="sr-Cyrl-BA"/>
        </w:rPr>
        <w:tab/>
      </w:r>
      <w:r w:rsidR="00E4242C">
        <w:rPr>
          <w:rFonts w:ascii="Arial" w:hAnsi="Arial" w:cs="Arial"/>
        </w:rPr>
        <w:t xml:space="preserve"> </w:t>
      </w:r>
      <w:r w:rsidR="00B92D0B">
        <w:rPr>
          <w:rFonts w:ascii="Arial" w:hAnsi="Arial" w:cs="Arial"/>
          <w:lang w:val="sr-Cyrl-BA"/>
        </w:rPr>
        <w:t>670.90</w:t>
      </w:r>
      <w:r w:rsidR="007910C5" w:rsidRPr="00951D7B">
        <w:rPr>
          <w:rFonts w:ascii="Arial" w:hAnsi="Arial" w:cs="Arial"/>
          <w:lang w:val="sr-Cyrl-BA"/>
        </w:rPr>
        <w:t xml:space="preserve"> </w:t>
      </w:r>
      <w:r w:rsidR="00110B2B" w:rsidRPr="00951D7B">
        <w:rPr>
          <w:rFonts w:ascii="Arial" w:hAnsi="Arial" w:cs="Arial"/>
          <w:lang w:val="sr-Cyrl-BA"/>
        </w:rPr>
        <w:t>КМ</w:t>
      </w:r>
      <w:r w:rsidR="001B4165" w:rsidRPr="00951D7B">
        <w:rPr>
          <w:rFonts w:ascii="Arial" w:hAnsi="Arial" w:cs="Arial"/>
          <w:lang w:val="sr-Cyrl-BA"/>
        </w:rPr>
        <w:t>,</w:t>
      </w:r>
    </w:p>
    <w:p w14:paraId="3F95ABC6" w14:textId="69EBC526" w:rsidR="001B4165" w:rsidRDefault="001B4165" w:rsidP="00E4242C">
      <w:pPr>
        <w:tabs>
          <w:tab w:val="right" w:leader="dot" w:pos="10026"/>
        </w:tabs>
        <w:rPr>
          <w:rFonts w:ascii="Arial" w:hAnsi="Arial" w:cs="Arial"/>
        </w:rPr>
      </w:pPr>
      <w:r w:rsidRPr="00951D7B">
        <w:rPr>
          <w:rFonts w:ascii="Arial" w:hAnsi="Arial" w:cs="Arial"/>
          <w:lang w:val="sr-Cyrl-BA"/>
        </w:rPr>
        <w:t>- набавка рачунарске опреме</w:t>
      </w:r>
      <w:r w:rsidR="00E4242C">
        <w:rPr>
          <w:rFonts w:ascii="Arial" w:hAnsi="Arial" w:cs="Arial"/>
          <w:lang w:val="sr-Cyrl-BA"/>
        </w:rPr>
        <w:tab/>
      </w:r>
      <w:r w:rsidR="00E4242C">
        <w:rPr>
          <w:rFonts w:ascii="Arial" w:hAnsi="Arial" w:cs="Arial"/>
        </w:rPr>
        <w:t xml:space="preserve"> </w:t>
      </w:r>
      <w:r w:rsidR="00B92D0B">
        <w:rPr>
          <w:rFonts w:ascii="Arial" w:hAnsi="Arial" w:cs="Arial"/>
        </w:rPr>
        <w:t>2 851.50</w:t>
      </w:r>
      <w:r w:rsidRPr="00951D7B">
        <w:rPr>
          <w:rFonts w:ascii="Arial" w:hAnsi="Arial" w:cs="Arial"/>
          <w:lang w:val="sr-Cyrl-BA"/>
        </w:rPr>
        <w:t xml:space="preserve"> КМ,</w:t>
      </w:r>
    </w:p>
    <w:p w14:paraId="6A41F457" w14:textId="683DAA29" w:rsidR="00B92D0B" w:rsidRPr="00E4242C" w:rsidRDefault="00B92D0B" w:rsidP="00E4242C">
      <w:pPr>
        <w:tabs>
          <w:tab w:val="right" w:leader="dot" w:pos="100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val="sr-Cyrl-BA"/>
        </w:rPr>
        <w:t>набавка опреме за гријање</w:t>
      </w:r>
      <w:r w:rsidR="00E4242C">
        <w:rPr>
          <w:rFonts w:ascii="Arial" w:hAnsi="Arial" w:cs="Arial"/>
          <w:lang w:val="sr-Cyrl-BA"/>
        </w:rPr>
        <w:tab/>
      </w:r>
      <w:r w:rsidR="00E4242C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BA"/>
        </w:rPr>
        <w:t>3 024.80 КМ</w:t>
      </w:r>
      <w:r w:rsidR="00E4242C">
        <w:rPr>
          <w:rFonts w:ascii="Arial" w:hAnsi="Arial" w:cs="Arial"/>
        </w:rPr>
        <w:t>,</w:t>
      </w:r>
    </w:p>
    <w:p w14:paraId="3EE17765" w14:textId="3B1092C8" w:rsidR="001B4165" w:rsidRPr="00951D7B" w:rsidRDefault="001B4165" w:rsidP="00E4242C">
      <w:pPr>
        <w:tabs>
          <w:tab w:val="right" w:leader="dot" w:pos="10026"/>
        </w:tabs>
        <w:rPr>
          <w:rFonts w:ascii="Arial" w:hAnsi="Arial" w:cs="Arial"/>
          <w:lang w:val="sr-Cyrl-BA"/>
        </w:rPr>
      </w:pPr>
      <w:r w:rsidRPr="00951D7B">
        <w:rPr>
          <w:rFonts w:ascii="Arial" w:hAnsi="Arial" w:cs="Arial"/>
          <w:lang w:val="sr-Cyrl-BA"/>
        </w:rPr>
        <w:t>- набавка опреме за</w:t>
      </w:r>
      <w:r w:rsidR="00F73FBF">
        <w:rPr>
          <w:rFonts w:ascii="Arial" w:hAnsi="Arial" w:cs="Arial"/>
          <w:lang w:val="sr-Cyrl-BA"/>
        </w:rPr>
        <w:t xml:space="preserve"> </w:t>
      </w:r>
      <w:r w:rsidR="00D945FE">
        <w:rPr>
          <w:rFonts w:ascii="Arial" w:hAnsi="Arial" w:cs="Arial"/>
          <w:lang w:val="sr-Cyrl-BA"/>
        </w:rPr>
        <w:t>намјешта</w:t>
      </w:r>
      <w:r w:rsidR="003B0ACC">
        <w:rPr>
          <w:rFonts w:ascii="Arial" w:hAnsi="Arial" w:cs="Arial"/>
        </w:rPr>
        <w:t>j</w:t>
      </w:r>
      <w:r w:rsidR="00E4242C">
        <w:rPr>
          <w:rFonts w:ascii="Arial" w:hAnsi="Arial" w:cs="Arial"/>
          <w:lang w:val="sr-Cyrl-BA"/>
        </w:rPr>
        <w:tab/>
      </w:r>
      <w:r w:rsidR="00E4242C">
        <w:rPr>
          <w:rFonts w:ascii="Arial" w:hAnsi="Arial" w:cs="Arial"/>
        </w:rPr>
        <w:t xml:space="preserve"> </w:t>
      </w:r>
      <w:r w:rsidR="00B92D0B">
        <w:rPr>
          <w:rFonts w:ascii="Arial" w:hAnsi="Arial" w:cs="Arial"/>
        </w:rPr>
        <w:t>4 975.1</w:t>
      </w:r>
      <w:r w:rsidR="00AF7F6E">
        <w:rPr>
          <w:rFonts w:ascii="Arial" w:hAnsi="Arial" w:cs="Arial"/>
        </w:rPr>
        <w:t>0</w:t>
      </w:r>
      <w:r w:rsidRPr="00951D7B">
        <w:rPr>
          <w:rFonts w:ascii="Arial" w:hAnsi="Arial" w:cs="Arial"/>
          <w:lang w:val="sr-Cyrl-BA"/>
        </w:rPr>
        <w:t xml:space="preserve"> КМ,</w:t>
      </w:r>
    </w:p>
    <w:p w14:paraId="6DCA06AF" w14:textId="7705AB5E" w:rsidR="00014963" w:rsidRDefault="007562D3" w:rsidP="00E4242C">
      <w:pPr>
        <w:tabs>
          <w:tab w:val="right" w:leader="dot" w:pos="10026"/>
        </w:tabs>
        <w:rPr>
          <w:rFonts w:ascii="Arial" w:hAnsi="Arial" w:cs="Arial"/>
        </w:rPr>
      </w:pPr>
      <w:r w:rsidRPr="00951D7B">
        <w:rPr>
          <w:rFonts w:ascii="Arial" w:hAnsi="Arial" w:cs="Arial"/>
          <w:lang w:val="sr-Cyrl-BA"/>
        </w:rPr>
        <w:t xml:space="preserve">- </w:t>
      </w:r>
      <w:r w:rsidR="000C0BD8">
        <w:rPr>
          <w:rFonts w:ascii="Arial" w:hAnsi="Arial" w:cs="Arial"/>
          <w:lang w:val="sr-Cyrl-BA"/>
        </w:rPr>
        <w:t xml:space="preserve">набавка </w:t>
      </w:r>
      <w:r w:rsidR="00AF7F6E">
        <w:rPr>
          <w:rFonts w:ascii="Arial" w:hAnsi="Arial" w:cs="Arial"/>
          <w:lang w:val="sr-Cyrl-BA"/>
        </w:rPr>
        <w:t>остале опреме</w:t>
      </w:r>
      <w:r w:rsidR="00E4242C">
        <w:rPr>
          <w:rFonts w:ascii="Arial" w:hAnsi="Arial" w:cs="Arial"/>
          <w:lang w:val="sr-Cyrl-BA"/>
        </w:rPr>
        <w:tab/>
      </w:r>
      <w:r w:rsidR="00E4242C">
        <w:rPr>
          <w:rFonts w:ascii="Arial" w:hAnsi="Arial" w:cs="Arial"/>
        </w:rPr>
        <w:t xml:space="preserve"> </w:t>
      </w:r>
      <w:r w:rsidR="00B92D0B">
        <w:rPr>
          <w:rFonts w:ascii="Arial" w:hAnsi="Arial" w:cs="Arial"/>
          <w:lang w:val="sr-Cyrl-BA"/>
        </w:rPr>
        <w:t>429.30</w:t>
      </w:r>
      <w:r w:rsidR="00046012" w:rsidRPr="00951D7B">
        <w:rPr>
          <w:rFonts w:ascii="Arial" w:hAnsi="Arial" w:cs="Arial"/>
          <w:lang w:val="sr-Cyrl-BA"/>
        </w:rPr>
        <w:t xml:space="preserve"> КМ</w:t>
      </w:r>
      <w:r w:rsidR="00110B2B" w:rsidRPr="00951D7B">
        <w:rPr>
          <w:rFonts w:ascii="Arial" w:hAnsi="Arial" w:cs="Arial"/>
        </w:rPr>
        <w:t>.</w:t>
      </w:r>
    </w:p>
    <w:p w14:paraId="17414B3B" w14:textId="6BFC1B48" w:rsidR="00014963" w:rsidRDefault="00014963" w:rsidP="009A4137">
      <w:pPr>
        <w:jc w:val="both"/>
        <w:rPr>
          <w:rFonts w:ascii="Arial" w:hAnsi="Arial" w:cs="Arial"/>
          <w:lang w:val="sr-Cyrl-BA"/>
        </w:rPr>
      </w:pPr>
    </w:p>
    <w:p w14:paraId="41AF7F0F" w14:textId="25CA3ED5" w:rsidR="00394FF2" w:rsidRDefault="00394FF2" w:rsidP="009A4137">
      <w:pPr>
        <w:jc w:val="both"/>
        <w:rPr>
          <w:rFonts w:ascii="Arial" w:hAnsi="Arial" w:cs="Arial"/>
          <w:lang w:val="sr-Cyrl-BA"/>
        </w:rPr>
      </w:pPr>
    </w:p>
    <w:p w14:paraId="3A493A96" w14:textId="77777777" w:rsidR="00922C87" w:rsidRDefault="00922C87">
      <w:pPr>
        <w:suppressAutoHyphens w:val="0"/>
        <w:rPr>
          <w:rFonts w:ascii="Arial" w:eastAsia="Times New Roman" w:hAnsi="Arial"/>
          <w:b/>
          <w:bCs/>
          <w:kern w:val="32"/>
          <w:sz w:val="28"/>
          <w:szCs w:val="29"/>
        </w:rPr>
      </w:pPr>
      <w:r>
        <w:br w:type="page"/>
      </w:r>
    </w:p>
    <w:p w14:paraId="5CC5D424" w14:textId="01C33EB4" w:rsidR="00EE3CAA" w:rsidRDefault="00BD43CC" w:rsidP="00EE3CAA">
      <w:pPr>
        <w:pStyle w:val="Heading1"/>
        <w:rPr>
          <w:lang w:val="sr-Cyrl-BA"/>
        </w:rPr>
      </w:pPr>
      <w:bookmarkStart w:id="6" w:name="_Toc237414894"/>
      <w:r w:rsidRPr="008F220F">
        <w:lastRenderedPageBreak/>
        <w:t>ПРОБЛЕМИ У ПОСЛОВАЊ</w:t>
      </w:r>
      <w:r w:rsidR="00046012">
        <w:rPr>
          <w:lang w:val="sr-Cyrl-BA"/>
        </w:rPr>
        <w:t>У</w:t>
      </w:r>
      <w:bookmarkEnd w:id="6"/>
    </w:p>
    <w:p w14:paraId="7482840F" w14:textId="77777777" w:rsidR="00394FF2" w:rsidRPr="00394FF2" w:rsidRDefault="00394FF2" w:rsidP="00394FF2">
      <w:pPr>
        <w:rPr>
          <w:lang w:val="sr-Cyrl-BA"/>
        </w:rPr>
      </w:pPr>
    </w:p>
    <w:p w14:paraId="7651CF50" w14:textId="77777777" w:rsidR="00E300C3" w:rsidRDefault="00533D7D" w:rsidP="00EE3CAA">
      <w:pPr>
        <w:jc w:val="both"/>
        <w:rPr>
          <w:rFonts w:ascii="Arial" w:hAnsi="Arial" w:cs="Arial"/>
          <w:lang w:val="sr-Cyrl-CS"/>
        </w:rPr>
      </w:pPr>
      <w:r w:rsidRPr="002B2DBA">
        <w:rPr>
          <w:rFonts w:ascii="Arial" w:hAnsi="Arial" w:cs="Arial"/>
          <w:lang w:val="sr-Cyrl-CS"/>
        </w:rPr>
        <w:t xml:space="preserve">Јавна установа </w:t>
      </w:r>
      <w:r w:rsidR="00F3367F">
        <w:rPr>
          <w:rFonts w:ascii="Arial" w:hAnsi="Arial" w:cs="Arial"/>
          <w:lang w:val="sr-Cyrl-CS"/>
        </w:rPr>
        <w:t>„</w:t>
      </w:r>
      <w:r w:rsidRPr="002B2DBA">
        <w:rPr>
          <w:rFonts w:ascii="Arial" w:hAnsi="Arial" w:cs="Arial"/>
          <w:lang w:val="sr-Cyrl-CS"/>
        </w:rPr>
        <w:t>Народна библиотека</w:t>
      </w:r>
      <w:r w:rsidR="00F3367F">
        <w:rPr>
          <w:rFonts w:ascii="Arial" w:hAnsi="Arial" w:cs="Arial"/>
          <w:lang w:val="sr-Cyrl-CS"/>
        </w:rPr>
        <w:t>“</w:t>
      </w:r>
      <w:r w:rsidRPr="002B2DBA">
        <w:rPr>
          <w:rFonts w:ascii="Arial" w:hAnsi="Arial" w:cs="Arial"/>
          <w:lang w:val="sr-Cyrl-CS"/>
        </w:rPr>
        <w:t xml:space="preserve"> Градишка је једна од најстарији</w:t>
      </w:r>
      <w:r w:rsidR="007562D3">
        <w:rPr>
          <w:rFonts w:ascii="Arial" w:hAnsi="Arial" w:cs="Arial"/>
          <w:lang w:val="sr-Cyrl-CS"/>
        </w:rPr>
        <w:t xml:space="preserve">х установа у области културе на простору </w:t>
      </w:r>
      <w:r w:rsidR="00CC495C">
        <w:rPr>
          <w:rFonts w:ascii="Arial" w:hAnsi="Arial" w:cs="Arial"/>
          <w:lang w:val="sr-Cyrl-BA"/>
        </w:rPr>
        <w:t>Града</w:t>
      </w:r>
      <w:r w:rsidRPr="002B2DBA">
        <w:rPr>
          <w:rFonts w:ascii="Arial" w:hAnsi="Arial" w:cs="Arial"/>
          <w:lang w:val="sr-Cyrl-CS"/>
        </w:rPr>
        <w:t xml:space="preserve"> Градишка.</w:t>
      </w:r>
      <w:r w:rsidR="00F3367F">
        <w:rPr>
          <w:rFonts w:ascii="Arial" w:hAnsi="Arial" w:cs="Arial"/>
          <w:lang w:val="sr-Cyrl-BA"/>
        </w:rPr>
        <w:t xml:space="preserve"> </w:t>
      </w:r>
      <w:r w:rsidR="00F3367F">
        <w:rPr>
          <w:rFonts w:ascii="Arial" w:hAnsi="Arial" w:cs="Arial"/>
          <w:lang w:val="sr-Cyrl-CS"/>
        </w:rPr>
        <w:t>О</w:t>
      </w:r>
      <w:r w:rsidRPr="002B2DBA">
        <w:rPr>
          <w:rFonts w:ascii="Arial" w:hAnsi="Arial" w:cs="Arial"/>
          <w:lang w:val="sr-Cyrl-CS"/>
        </w:rPr>
        <w:t>снована је одлуком Скупштине општине Градишка 28.</w:t>
      </w:r>
      <w:r w:rsidR="00A92728">
        <w:rPr>
          <w:rFonts w:ascii="Arial" w:hAnsi="Arial" w:cs="Arial"/>
        </w:rPr>
        <w:t xml:space="preserve"> </w:t>
      </w:r>
      <w:r w:rsidRPr="002B2DBA">
        <w:rPr>
          <w:rFonts w:ascii="Arial" w:hAnsi="Arial" w:cs="Arial"/>
          <w:lang w:val="sr-Cyrl-CS"/>
        </w:rPr>
        <w:t>7.</w:t>
      </w:r>
      <w:r w:rsidR="00A92728">
        <w:rPr>
          <w:rFonts w:ascii="Arial" w:hAnsi="Arial" w:cs="Arial"/>
        </w:rPr>
        <w:t xml:space="preserve"> </w:t>
      </w:r>
      <w:r w:rsidRPr="002B2DBA">
        <w:rPr>
          <w:rFonts w:ascii="Arial" w:hAnsi="Arial" w:cs="Arial"/>
          <w:lang w:val="sr-Cyrl-CS"/>
        </w:rPr>
        <w:t>1994.</w:t>
      </w:r>
      <w:r w:rsidR="00110B2B">
        <w:rPr>
          <w:rFonts w:ascii="Arial" w:hAnsi="Arial" w:cs="Arial"/>
        </w:rPr>
        <w:t xml:space="preserve"> </w:t>
      </w:r>
      <w:r w:rsidRPr="002B2DBA">
        <w:rPr>
          <w:rFonts w:ascii="Arial" w:hAnsi="Arial" w:cs="Arial"/>
          <w:lang w:val="sr-Cyrl-CS"/>
        </w:rPr>
        <w:t>године</w:t>
      </w:r>
      <w:r w:rsidRPr="002B2DBA">
        <w:rPr>
          <w:rFonts w:ascii="Arial" w:hAnsi="Arial" w:cs="Arial"/>
        </w:rPr>
        <w:t xml:space="preserve">. </w:t>
      </w:r>
      <w:r w:rsidRPr="002B2DBA">
        <w:rPr>
          <w:rFonts w:ascii="Arial" w:hAnsi="Arial" w:cs="Arial"/>
          <w:lang w:val="sr-Cyrl-CS"/>
        </w:rPr>
        <w:t xml:space="preserve">Послије катастрофалног пожара, који се десио у Дому </w:t>
      </w:r>
    </w:p>
    <w:p w14:paraId="6407069F" w14:textId="77777777" w:rsidR="00E300C3" w:rsidRDefault="00E300C3" w:rsidP="00EE3CAA">
      <w:pPr>
        <w:jc w:val="both"/>
        <w:rPr>
          <w:rFonts w:ascii="Arial" w:hAnsi="Arial" w:cs="Arial"/>
          <w:lang w:val="sr-Cyrl-CS"/>
        </w:rPr>
      </w:pPr>
    </w:p>
    <w:p w14:paraId="08C0D24F" w14:textId="3B8B2494" w:rsidR="007562D3" w:rsidRDefault="00533D7D" w:rsidP="00EE3CAA">
      <w:pPr>
        <w:jc w:val="both"/>
        <w:rPr>
          <w:rFonts w:ascii="Arial" w:hAnsi="Arial" w:cs="Arial"/>
          <w:lang w:val="sr-Cyrl-CS"/>
        </w:rPr>
      </w:pPr>
      <w:r w:rsidRPr="002B2DBA">
        <w:rPr>
          <w:rFonts w:ascii="Arial" w:hAnsi="Arial" w:cs="Arial"/>
          <w:lang w:val="sr-Cyrl-CS"/>
        </w:rPr>
        <w:t>културе</w:t>
      </w:r>
      <w:r w:rsidR="000D76DC">
        <w:rPr>
          <w:rFonts w:ascii="Arial" w:hAnsi="Arial" w:cs="Arial"/>
          <w:lang w:val="sr-Cyrl-CS"/>
        </w:rPr>
        <w:t xml:space="preserve"> „Вељко Чубриловић“</w:t>
      </w:r>
      <w:r w:rsidRPr="002B2DBA">
        <w:rPr>
          <w:rFonts w:ascii="Arial" w:hAnsi="Arial" w:cs="Arial"/>
          <w:lang w:val="sr-Cyrl-CS"/>
        </w:rPr>
        <w:t xml:space="preserve"> Градишка</w:t>
      </w:r>
      <w:r w:rsidR="00394FF2">
        <w:rPr>
          <w:rFonts w:ascii="Arial" w:hAnsi="Arial" w:cs="Arial"/>
          <w:lang w:val="sr-Cyrl-CS"/>
        </w:rPr>
        <w:t>,</w:t>
      </w:r>
      <w:r w:rsidRPr="002B2DBA">
        <w:rPr>
          <w:rFonts w:ascii="Arial" w:hAnsi="Arial" w:cs="Arial"/>
          <w:lang w:val="sr-Cyrl-CS"/>
        </w:rPr>
        <w:t xml:space="preserve"> 16.</w:t>
      </w:r>
      <w:r w:rsidR="00A92728">
        <w:rPr>
          <w:rFonts w:ascii="Arial" w:hAnsi="Arial" w:cs="Arial"/>
        </w:rPr>
        <w:t xml:space="preserve"> </w:t>
      </w:r>
      <w:r w:rsidRPr="002B2DBA">
        <w:rPr>
          <w:rFonts w:ascii="Arial" w:hAnsi="Arial" w:cs="Arial"/>
          <w:lang w:val="sr-Cyrl-CS"/>
        </w:rPr>
        <w:t>11.</w:t>
      </w:r>
      <w:r w:rsidR="00A92728">
        <w:rPr>
          <w:rFonts w:ascii="Arial" w:hAnsi="Arial" w:cs="Arial"/>
        </w:rPr>
        <w:t xml:space="preserve"> </w:t>
      </w:r>
      <w:r w:rsidRPr="002B2DBA">
        <w:rPr>
          <w:rFonts w:ascii="Arial" w:hAnsi="Arial" w:cs="Arial"/>
          <w:lang w:val="sr-Cyrl-CS"/>
        </w:rPr>
        <w:t>2005. године, у коме је било сј</w:t>
      </w:r>
      <w:r w:rsidR="00313EB8">
        <w:rPr>
          <w:rFonts w:ascii="Arial" w:hAnsi="Arial" w:cs="Arial"/>
          <w:lang w:val="sr-Cyrl-CS"/>
        </w:rPr>
        <w:t>едиште библиотеке,</w:t>
      </w:r>
      <w:r w:rsidR="00603F03">
        <w:rPr>
          <w:rFonts w:ascii="Arial" w:hAnsi="Arial" w:cs="Arial"/>
          <w:lang w:val="sr-Cyrl-CS"/>
        </w:rPr>
        <w:t xml:space="preserve"> </w:t>
      </w:r>
      <w:r w:rsidR="00EB4B58">
        <w:rPr>
          <w:rFonts w:ascii="Arial" w:hAnsi="Arial" w:cs="Arial"/>
          <w:lang w:val="sr-Cyrl-CS"/>
        </w:rPr>
        <w:t xml:space="preserve">пресељена  </w:t>
      </w:r>
      <w:r w:rsidR="00561DCE">
        <w:rPr>
          <w:rFonts w:ascii="Arial" w:hAnsi="Arial" w:cs="Arial"/>
          <w:lang w:val="sr-Cyrl-CS"/>
        </w:rPr>
        <w:t xml:space="preserve"> је</w:t>
      </w:r>
      <w:r w:rsidRPr="002B2DBA">
        <w:rPr>
          <w:rFonts w:ascii="Arial" w:hAnsi="Arial" w:cs="Arial"/>
          <w:lang w:val="sr-Cyrl-CS"/>
        </w:rPr>
        <w:t xml:space="preserve"> у простор</w:t>
      </w:r>
      <w:r w:rsidR="00EB4B58">
        <w:rPr>
          <w:rFonts w:ascii="Arial" w:hAnsi="Arial" w:cs="Arial"/>
          <w:lang w:val="sr-Cyrl-CS"/>
        </w:rPr>
        <w:t>ије</w:t>
      </w:r>
      <w:r w:rsidR="00313EB8">
        <w:rPr>
          <w:rFonts w:ascii="Arial" w:hAnsi="Arial" w:cs="Arial"/>
          <w:lang w:val="sr-Cyrl-CS"/>
        </w:rPr>
        <w:t xml:space="preserve"> Црвеног </w:t>
      </w:r>
      <w:r w:rsidR="00EB4B58">
        <w:rPr>
          <w:rFonts w:ascii="Arial" w:hAnsi="Arial" w:cs="Arial"/>
          <w:lang w:val="sr-Cyrl-CS"/>
        </w:rPr>
        <w:t>К</w:t>
      </w:r>
      <w:r w:rsidR="00313EB8">
        <w:rPr>
          <w:rFonts w:ascii="Arial" w:hAnsi="Arial" w:cs="Arial"/>
          <w:lang w:val="sr-Cyrl-CS"/>
        </w:rPr>
        <w:t xml:space="preserve">рста Градишка </w:t>
      </w:r>
      <w:r w:rsidR="00110B2B">
        <w:rPr>
          <w:rFonts w:ascii="Arial" w:hAnsi="Arial" w:cs="Arial"/>
          <w:lang w:val="sr-Cyrl-CS"/>
        </w:rPr>
        <w:t xml:space="preserve">и СП и </w:t>
      </w:r>
      <w:r w:rsidR="00110B2B">
        <w:rPr>
          <w:rFonts w:ascii="Arial" w:hAnsi="Arial" w:cs="Arial"/>
        </w:rPr>
        <w:t>K</w:t>
      </w:r>
      <w:r w:rsidR="00CC495C">
        <w:rPr>
          <w:rFonts w:ascii="Arial" w:hAnsi="Arial" w:cs="Arial"/>
          <w:lang w:val="sr-Cyrl-CS"/>
        </w:rPr>
        <w:t>Д</w:t>
      </w:r>
      <w:r w:rsidR="0031457B">
        <w:rPr>
          <w:rFonts w:ascii="Arial" w:hAnsi="Arial" w:cs="Arial"/>
          <w:lang w:val="sr-Cyrl-CS"/>
        </w:rPr>
        <w:t xml:space="preserve"> </w:t>
      </w:r>
      <w:r w:rsidR="00561DCE">
        <w:rPr>
          <w:rFonts w:ascii="Arial" w:hAnsi="Arial" w:cs="Arial"/>
          <w:lang w:val="sr-Cyrl-CS"/>
        </w:rPr>
        <w:t>„</w:t>
      </w:r>
      <w:r w:rsidR="00CC495C">
        <w:rPr>
          <w:rFonts w:ascii="Arial" w:hAnsi="Arial" w:cs="Arial"/>
          <w:lang w:val="sr-Cyrl-CS"/>
        </w:rPr>
        <w:t>Просвјета</w:t>
      </w:r>
      <w:r w:rsidR="00EB4B58">
        <w:rPr>
          <w:rFonts w:ascii="Arial" w:hAnsi="Arial" w:cs="Arial"/>
          <w:lang w:val="sr-Cyrl-CS"/>
        </w:rPr>
        <w:t>“, у</w:t>
      </w:r>
      <w:r w:rsidR="00313EB8">
        <w:rPr>
          <w:rFonts w:ascii="Arial" w:hAnsi="Arial" w:cs="Arial"/>
          <w:lang w:val="sr-Cyrl-CS"/>
        </w:rPr>
        <w:t xml:space="preserve"> У</w:t>
      </w:r>
      <w:r w:rsidRPr="002B2DBA">
        <w:rPr>
          <w:rFonts w:ascii="Arial" w:hAnsi="Arial" w:cs="Arial"/>
          <w:lang w:val="sr-Cyrl-CS"/>
        </w:rPr>
        <w:t>лици Митрополита Георгија Николајеви</w:t>
      </w:r>
      <w:r w:rsidR="0027627F">
        <w:rPr>
          <w:rFonts w:ascii="Arial" w:hAnsi="Arial" w:cs="Arial"/>
          <w:lang w:val="sr-Cyrl-CS"/>
        </w:rPr>
        <w:t>ћ</w:t>
      </w:r>
      <w:r w:rsidRPr="002B2DBA">
        <w:rPr>
          <w:rFonts w:ascii="Arial" w:hAnsi="Arial" w:cs="Arial"/>
          <w:lang w:val="sr-Cyrl-CS"/>
        </w:rPr>
        <w:t>а 22</w:t>
      </w:r>
      <w:r w:rsidR="00006EAB">
        <w:rPr>
          <w:rFonts w:ascii="Arial" w:hAnsi="Arial" w:cs="Arial"/>
          <w:lang w:val="sr-Cyrl-CS"/>
        </w:rPr>
        <w:t>.</w:t>
      </w:r>
    </w:p>
    <w:p w14:paraId="3F361ADF" w14:textId="2AD93E3B" w:rsidR="005C6960" w:rsidRDefault="005C6960" w:rsidP="00E62D79">
      <w:pPr>
        <w:pStyle w:val="Style5"/>
        <w:widowControl/>
        <w:spacing w:line="274" w:lineRule="exact"/>
        <w:rPr>
          <w:rStyle w:val="FontStyle12"/>
          <w:rFonts w:ascii="Arial" w:eastAsia="Arial Unicode MS" w:hAnsi="Arial" w:cs="Arial"/>
          <w:lang w:val="sr-Cyrl-CS" w:eastAsia="sr-Cyrl-CS"/>
        </w:rPr>
      </w:pPr>
    </w:p>
    <w:p w14:paraId="6B353060" w14:textId="77777777" w:rsidR="00116BC8" w:rsidRDefault="00116BC8" w:rsidP="00E62D79">
      <w:pPr>
        <w:pStyle w:val="Style5"/>
        <w:widowControl/>
        <w:spacing w:line="274" w:lineRule="exact"/>
        <w:rPr>
          <w:rStyle w:val="FontStyle12"/>
          <w:rFonts w:ascii="Arial" w:eastAsia="Arial Unicode MS" w:hAnsi="Arial" w:cs="Arial"/>
          <w:lang w:val="sr-Cyrl-CS" w:eastAsia="sr-Cyrl-CS"/>
        </w:rPr>
      </w:pPr>
    </w:p>
    <w:p w14:paraId="7E02C9DF" w14:textId="67F5A5DC" w:rsidR="00533D7D" w:rsidRPr="00116BC8" w:rsidRDefault="00533D7D" w:rsidP="00E62D79">
      <w:pPr>
        <w:pStyle w:val="Style5"/>
        <w:widowControl/>
        <w:spacing w:line="274" w:lineRule="exact"/>
        <w:rPr>
          <w:rStyle w:val="FontStyle12"/>
          <w:rFonts w:ascii="Arial" w:eastAsia="Arial Unicode MS" w:hAnsi="Arial" w:cs="Arial"/>
          <w:b/>
          <w:bCs/>
          <w:lang w:val="sr-Cyrl-CS" w:eastAsia="sr-Cyrl-CS"/>
        </w:rPr>
      </w:pPr>
      <w:r w:rsidRPr="00116BC8">
        <w:rPr>
          <w:rStyle w:val="FontStyle12"/>
          <w:rFonts w:ascii="Arial" w:eastAsia="Arial Unicode MS" w:hAnsi="Arial" w:cs="Arial"/>
          <w:b/>
          <w:bCs/>
          <w:lang w:val="sr-Cyrl-CS" w:eastAsia="sr-Cyrl-CS"/>
        </w:rPr>
        <w:t>Кључни проблеми</w:t>
      </w:r>
      <w:r w:rsidR="00A92728" w:rsidRPr="00116BC8">
        <w:rPr>
          <w:rStyle w:val="FontStyle12"/>
          <w:rFonts w:ascii="Arial" w:eastAsia="Arial Unicode MS" w:hAnsi="Arial" w:cs="Arial"/>
          <w:b/>
          <w:bCs/>
          <w:lang w:val="sr-Latn-BA" w:eastAsia="sr-Cyrl-CS"/>
        </w:rPr>
        <w:t xml:space="preserve"> </w:t>
      </w:r>
      <w:r w:rsidR="00A92728" w:rsidRPr="00116BC8">
        <w:rPr>
          <w:rStyle w:val="FontStyle12"/>
          <w:rFonts w:ascii="Arial" w:eastAsia="Arial Unicode MS" w:hAnsi="Arial" w:cs="Arial"/>
          <w:b/>
          <w:bCs/>
          <w:lang w:val="sr-Cyrl-BA" w:eastAsia="sr-Cyrl-CS"/>
        </w:rPr>
        <w:t>у пословању</w:t>
      </w:r>
      <w:r w:rsidRPr="00116BC8">
        <w:rPr>
          <w:rStyle w:val="FontStyle12"/>
          <w:rFonts w:ascii="Arial" w:eastAsia="Arial Unicode MS" w:hAnsi="Arial" w:cs="Arial"/>
          <w:b/>
          <w:bCs/>
          <w:lang w:val="sr-Cyrl-CS" w:eastAsia="sr-Cyrl-CS"/>
        </w:rPr>
        <w:t xml:space="preserve"> су:</w:t>
      </w:r>
    </w:p>
    <w:p w14:paraId="4C0775AF" w14:textId="77777777" w:rsidR="00533D7D" w:rsidRPr="002B2DBA" w:rsidRDefault="00533D7D" w:rsidP="00E62D79">
      <w:pPr>
        <w:pStyle w:val="Style5"/>
        <w:widowControl/>
        <w:spacing w:line="274" w:lineRule="exact"/>
        <w:ind w:left="720"/>
        <w:rPr>
          <w:rStyle w:val="FontStyle12"/>
          <w:rFonts w:ascii="Arial" w:eastAsia="Arial Unicode MS" w:hAnsi="Arial" w:cs="Arial"/>
          <w:lang w:val="sr-Cyrl-CS" w:eastAsia="sr-Cyrl-CS"/>
        </w:rPr>
      </w:pPr>
    </w:p>
    <w:p w14:paraId="553A9636" w14:textId="0CD5C2B9" w:rsidR="00533D7D" w:rsidRPr="002B2DBA" w:rsidRDefault="00533D7D" w:rsidP="00E62D79">
      <w:pPr>
        <w:pStyle w:val="Style5"/>
        <w:widowControl/>
        <w:numPr>
          <w:ilvl w:val="0"/>
          <w:numId w:val="8"/>
        </w:numPr>
        <w:spacing w:line="274" w:lineRule="exact"/>
        <w:rPr>
          <w:rStyle w:val="FontStyle12"/>
          <w:rFonts w:ascii="Arial" w:eastAsia="Arial Unicode MS" w:hAnsi="Arial" w:cs="Arial"/>
          <w:lang w:val="sr-Cyrl-CS" w:eastAsia="sr-Cyrl-CS"/>
        </w:rPr>
      </w:pPr>
      <w:r w:rsidRPr="002B2DBA">
        <w:rPr>
          <w:rStyle w:val="FontStyle12"/>
          <w:rFonts w:ascii="Arial" w:eastAsia="Arial Unicode MS" w:hAnsi="Arial" w:cs="Arial"/>
          <w:lang w:val="sr-Cyrl-CS" w:eastAsia="sr-Cyrl-CS"/>
        </w:rPr>
        <w:t>НЕДОС</w:t>
      </w:r>
      <w:r w:rsidR="00110B2B">
        <w:rPr>
          <w:rStyle w:val="FontStyle12"/>
          <w:rFonts w:ascii="Arial" w:eastAsia="Arial Unicode MS" w:hAnsi="Arial" w:cs="Arial"/>
          <w:lang w:val="sr-Cyrl-CS" w:eastAsia="sr-Cyrl-CS"/>
        </w:rPr>
        <w:t>ТАЈЕ ПРОСТОР ЗА СМЈЕШТАЈ КЊИГА</w:t>
      </w:r>
      <w:r w:rsidR="00245D43">
        <w:rPr>
          <w:rStyle w:val="FontStyle12"/>
          <w:rFonts w:ascii="Arial" w:eastAsia="Arial Unicode MS" w:hAnsi="Arial" w:cs="Arial"/>
          <w:lang w:val="sr-Cyrl-BA" w:eastAsia="sr-Cyrl-CS"/>
        </w:rPr>
        <w:t>.</w:t>
      </w:r>
    </w:p>
    <w:p w14:paraId="43A17513" w14:textId="7F9BE4F5" w:rsidR="00533D7D" w:rsidRDefault="009A32B6" w:rsidP="00E62D79">
      <w:pPr>
        <w:pStyle w:val="Style5"/>
        <w:widowControl/>
        <w:numPr>
          <w:ilvl w:val="0"/>
          <w:numId w:val="8"/>
        </w:numPr>
        <w:spacing w:line="274" w:lineRule="exact"/>
        <w:rPr>
          <w:rStyle w:val="FontStyle12"/>
          <w:rFonts w:ascii="Arial" w:eastAsia="Arial Unicode MS" w:hAnsi="Arial" w:cs="Arial"/>
          <w:lang w:val="sr-Cyrl-CS" w:eastAsia="sr-Cyrl-CS"/>
        </w:rPr>
      </w:pPr>
      <w:r>
        <w:rPr>
          <w:rStyle w:val="FontStyle12"/>
          <w:rFonts w:ascii="Arial" w:eastAsia="Arial Unicode MS" w:hAnsi="Arial" w:cs="Arial"/>
          <w:lang w:val="sr-Cyrl-CS" w:eastAsia="sr-Cyrl-CS"/>
        </w:rPr>
        <w:t xml:space="preserve">БИБЛИОТЕКА </w:t>
      </w:r>
      <w:r w:rsidR="00533D7D" w:rsidRPr="002B2DBA">
        <w:rPr>
          <w:rStyle w:val="FontStyle12"/>
          <w:rFonts w:ascii="Arial" w:eastAsia="Arial Unicode MS" w:hAnsi="Arial" w:cs="Arial"/>
          <w:lang w:val="sr-Cyrl-CS" w:eastAsia="sr-Cyrl-CS"/>
        </w:rPr>
        <w:t xml:space="preserve"> НЕМА ДОВОЉНО ПРОСТОРА ЗА РАД СВИХ ОДЈЕЉЕЊА</w:t>
      </w:r>
      <w:r w:rsidR="00245D43">
        <w:rPr>
          <w:rStyle w:val="FontStyle12"/>
          <w:rFonts w:ascii="Arial" w:eastAsia="Arial Unicode MS" w:hAnsi="Arial" w:cs="Arial"/>
          <w:lang w:val="sr-Cyrl-CS" w:eastAsia="sr-Cyrl-CS"/>
        </w:rPr>
        <w:t>.</w:t>
      </w:r>
      <w:r w:rsidR="00245D43">
        <w:rPr>
          <w:rStyle w:val="FontStyle12"/>
          <w:rFonts w:ascii="Arial" w:eastAsia="Arial Unicode MS" w:hAnsi="Arial" w:cs="Arial"/>
          <w:lang w:val="sr-Cyrl-BA" w:eastAsia="sr-Cyrl-CS"/>
        </w:rPr>
        <w:t xml:space="preserve"> </w:t>
      </w:r>
    </w:p>
    <w:p w14:paraId="6B9AF124" w14:textId="4B0EBF85" w:rsidR="00200B54" w:rsidRPr="00E300C3" w:rsidRDefault="00313EB8" w:rsidP="00E62D79">
      <w:pPr>
        <w:pStyle w:val="Style5"/>
        <w:widowControl/>
        <w:numPr>
          <w:ilvl w:val="0"/>
          <w:numId w:val="8"/>
        </w:numPr>
        <w:spacing w:line="274" w:lineRule="exact"/>
        <w:rPr>
          <w:rFonts w:ascii="Arial" w:eastAsia="Arial Unicode MS" w:hAnsi="Arial" w:cs="Arial"/>
          <w:lang w:val="sr-Cyrl-CS" w:eastAsia="sr-Cyrl-CS"/>
        </w:rPr>
      </w:pPr>
      <w:r>
        <w:rPr>
          <w:rStyle w:val="FontStyle12"/>
          <w:rFonts w:ascii="Arial" w:eastAsia="Arial Unicode MS" w:hAnsi="Arial" w:cs="Arial"/>
          <w:lang w:val="sr-Cyrl-CS" w:eastAsia="sr-Cyrl-CS"/>
        </w:rPr>
        <w:t>ПРОСТОР ЈЕ ВЕОМА СТАР И ДОТРАЈАО</w:t>
      </w:r>
      <w:r w:rsidR="000D76DC">
        <w:rPr>
          <w:rStyle w:val="FontStyle12"/>
          <w:rFonts w:ascii="Arial" w:eastAsia="Arial Unicode MS" w:hAnsi="Arial" w:cs="Arial"/>
          <w:lang w:val="sr-Cyrl-BA" w:eastAsia="sr-Cyrl-CS"/>
        </w:rPr>
        <w:t>.</w:t>
      </w:r>
    </w:p>
    <w:p w14:paraId="5C60B85C" w14:textId="0FD62A42" w:rsidR="00E300C3" w:rsidRDefault="00E300C3" w:rsidP="00E62D79">
      <w:pPr>
        <w:jc w:val="both"/>
        <w:rPr>
          <w:rFonts w:ascii="Arial" w:hAnsi="Arial" w:cs="Arial"/>
          <w:lang w:val="sr-Cyrl-CS" w:eastAsia="sr-Cyrl-CS"/>
        </w:rPr>
      </w:pPr>
    </w:p>
    <w:p w14:paraId="261FF0C2" w14:textId="77777777" w:rsidR="00E300C3" w:rsidRPr="002B2DBA" w:rsidRDefault="00E300C3" w:rsidP="00E62D79">
      <w:pPr>
        <w:jc w:val="both"/>
        <w:rPr>
          <w:rFonts w:ascii="Arial" w:hAnsi="Arial" w:cs="Arial"/>
          <w:lang w:val="sr-Cyrl-CS" w:eastAsia="sr-Cyrl-CS"/>
        </w:rPr>
      </w:pPr>
    </w:p>
    <w:p w14:paraId="0FF848DB" w14:textId="6848B67E" w:rsidR="0015766A" w:rsidRDefault="00BD43CC" w:rsidP="0015766A">
      <w:pPr>
        <w:pStyle w:val="Heading1"/>
        <w:rPr>
          <w:rFonts w:cs="Arial"/>
        </w:rPr>
      </w:pPr>
      <w:bookmarkStart w:id="7" w:name="_Toc237414895"/>
      <w:r w:rsidRPr="00DD2238">
        <w:rPr>
          <w:rFonts w:cs="Arial"/>
        </w:rPr>
        <w:t>ЗАКЉУЧАК</w:t>
      </w:r>
      <w:bookmarkEnd w:id="7"/>
    </w:p>
    <w:p w14:paraId="488DFD94" w14:textId="77777777" w:rsidR="00200B54" w:rsidRPr="00200B54" w:rsidRDefault="00200B54" w:rsidP="00200B54"/>
    <w:p w14:paraId="3FA4945A" w14:textId="77777777" w:rsidR="00454F47" w:rsidRPr="007357AA" w:rsidRDefault="0015766A" w:rsidP="008A20C5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lang w:val="sr-Cyrl-BA"/>
        </w:rPr>
      </w:pPr>
      <w:r w:rsidRPr="0015766A">
        <w:rPr>
          <w:rFonts w:ascii="Arial" w:hAnsi="Arial" w:cs="Arial"/>
          <w:lang w:val="sr-Cyrl-BA"/>
        </w:rPr>
        <w:t>Како би активности ЈУ „Народна библиотека“ Градишка биле што успјешније потребно је пре</w:t>
      </w:r>
      <w:r w:rsidR="00014963">
        <w:rPr>
          <w:rFonts w:ascii="Arial" w:hAnsi="Arial" w:cs="Arial"/>
          <w:lang w:val="sr-Cyrl-BA"/>
        </w:rPr>
        <w:t xml:space="preserve">сељење у условније просторије. </w:t>
      </w:r>
    </w:p>
    <w:p w14:paraId="27DC1A9C" w14:textId="0E742462" w:rsidR="00454F47" w:rsidRDefault="00454F47" w:rsidP="008A20C5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18A48B89" w14:textId="77777777" w:rsidR="00200B54" w:rsidRPr="000202E5" w:rsidRDefault="00200B54" w:rsidP="008A20C5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5203BC70" w14:textId="384665F6" w:rsidR="005A1D79" w:rsidRDefault="007B46C0" w:rsidP="006F5AB9">
      <w:pPr>
        <w:pStyle w:val="Heading1"/>
      </w:pPr>
      <w:bookmarkStart w:id="8" w:name="_Toc18318228"/>
      <w:bookmarkStart w:id="9" w:name="_Toc237414896"/>
      <w:r w:rsidRPr="008F220F">
        <w:t>ФИНАНСИЈСКИ ПОКАЗАТЕЉИ</w:t>
      </w:r>
      <w:bookmarkEnd w:id="8"/>
      <w:bookmarkEnd w:id="9"/>
    </w:p>
    <w:p w14:paraId="7FC250D3" w14:textId="77777777" w:rsidR="00E300C3" w:rsidRPr="00E300C3" w:rsidRDefault="00E300C3" w:rsidP="00E300C3"/>
    <w:p w14:paraId="1271777D" w14:textId="7806CF2A" w:rsidR="00DE39E1" w:rsidRPr="00922C87" w:rsidRDefault="00E300C3" w:rsidP="00922C87">
      <w:pPr>
        <w:spacing w:line="276" w:lineRule="auto"/>
        <w:rPr>
          <w:rFonts w:ascii="Arial" w:hAnsi="Arial" w:cs="Arial"/>
          <w:lang w:val="sr-Cyrl-BA"/>
        </w:rPr>
      </w:pPr>
      <w:r w:rsidRPr="00922C87">
        <w:rPr>
          <w:rFonts w:ascii="Arial" w:hAnsi="Arial" w:cs="Arial"/>
          <w:lang w:val="sr-Cyrl-BA"/>
        </w:rPr>
        <w:t>Табела 3. Структура расхода</w:t>
      </w:r>
    </w:p>
    <w:tbl>
      <w:tblPr>
        <w:tblStyle w:val="LightGrid-Accent11"/>
        <w:tblW w:w="10490" w:type="dxa"/>
        <w:jc w:val="center"/>
        <w:tblLook w:val="04A0" w:firstRow="1" w:lastRow="0" w:firstColumn="1" w:lastColumn="0" w:noHBand="0" w:noVBand="1"/>
      </w:tblPr>
      <w:tblGrid>
        <w:gridCol w:w="558"/>
        <w:gridCol w:w="929"/>
        <w:gridCol w:w="3050"/>
        <w:gridCol w:w="1275"/>
        <w:gridCol w:w="1276"/>
        <w:gridCol w:w="1276"/>
        <w:gridCol w:w="1134"/>
        <w:gridCol w:w="992"/>
      </w:tblGrid>
      <w:tr w:rsidR="00311EA2" w:rsidRPr="00F3013D" w14:paraId="48D6516F" w14:textId="77777777" w:rsidTr="00B74D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vAlign w:val="center"/>
            <w:hideMark/>
          </w:tcPr>
          <w:p w14:paraId="7460F352" w14:textId="77777777" w:rsidR="00311EA2" w:rsidRPr="00F3013D" w:rsidRDefault="00311EA2" w:rsidP="00F45510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Ред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бр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929" w:type="dxa"/>
            <w:vAlign w:val="center"/>
            <w:hideMark/>
          </w:tcPr>
          <w:p w14:paraId="46637A70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КОНТО</w:t>
            </w:r>
          </w:p>
        </w:tc>
        <w:tc>
          <w:tcPr>
            <w:tcW w:w="3051" w:type="dxa"/>
            <w:vAlign w:val="center"/>
            <w:hideMark/>
          </w:tcPr>
          <w:p w14:paraId="715CF905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 И ИЗДАЦИ</w:t>
            </w:r>
          </w:p>
        </w:tc>
        <w:tc>
          <w:tcPr>
            <w:tcW w:w="1275" w:type="dxa"/>
            <w:vAlign w:val="center"/>
            <w:hideMark/>
          </w:tcPr>
          <w:p w14:paraId="16CA28F5" w14:textId="16F042F0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БУЏЕТ </w:t>
            </w:r>
            <w:r w:rsidR="00C831D3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202</w:t>
            </w:r>
            <w:r w:rsidR="00431EE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64920775" w14:textId="52667162" w:rsidR="00311EA2" w:rsidRPr="00F3013D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ИЗВРШЕЊЕ 01.01-</w:t>
            </w:r>
            <w:r w:rsidR="00957F8A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30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.06.20</w:t>
            </w:r>
            <w:r w:rsidR="00712A24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2</w:t>
            </w:r>
            <w:r w:rsidR="000536D9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1276" w:type="dxa"/>
            <w:vAlign w:val="center"/>
            <w:hideMark/>
          </w:tcPr>
          <w:p w14:paraId="51350625" w14:textId="2DA39AF9" w:rsidR="00311EA2" w:rsidRPr="00951D7B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bookmarkStart w:id="10" w:name="_Hlk206667209"/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ИЗВРШЕЊЕ 01.01-30.06.</w:t>
            </w:r>
            <w:r w:rsidR="00C831D3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202</w:t>
            </w:r>
            <w:r w:rsidR="000536D9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  <w:bookmarkEnd w:id="10"/>
          </w:p>
        </w:tc>
        <w:tc>
          <w:tcPr>
            <w:tcW w:w="1134" w:type="dxa"/>
            <w:vAlign w:val="center"/>
            <w:hideMark/>
          </w:tcPr>
          <w:p w14:paraId="7A398FD5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92" w:type="dxa"/>
            <w:vAlign w:val="center"/>
            <w:hideMark/>
          </w:tcPr>
          <w:p w14:paraId="0D4FC8C8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Индекс</w:t>
            </w:r>
            <w:proofErr w:type="spellEnd"/>
          </w:p>
        </w:tc>
      </w:tr>
      <w:tr w:rsidR="00311EA2" w:rsidRPr="00F3013D" w14:paraId="3EC6D83D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vAlign w:val="center"/>
            <w:hideMark/>
          </w:tcPr>
          <w:p w14:paraId="60FEF2AD" w14:textId="77777777" w:rsidR="00311EA2" w:rsidRPr="00F3013D" w:rsidRDefault="00311EA2" w:rsidP="00F45510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</w:t>
            </w:r>
          </w:p>
        </w:tc>
        <w:tc>
          <w:tcPr>
            <w:tcW w:w="929" w:type="dxa"/>
            <w:vAlign w:val="center"/>
            <w:hideMark/>
          </w:tcPr>
          <w:p w14:paraId="2FB0D182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2</w:t>
            </w:r>
          </w:p>
        </w:tc>
        <w:tc>
          <w:tcPr>
            <w:tcW w:w="3051" w:type="dxa"/>
            <w:vAlign w:val="center"/>
            <w:hideMark/>
          </w:tcPr>
          <w:p w14:paraId="2D6228F7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3</w:t>
            </w:r>
          </w:p>
        </w:tc>
        <w:tc>
          <w:tcPr>
            <w:tcW w:w="1275" w:type="dxa"/>
            <w:vAlign w:val="center"/>
            <w:hideMark/>
          </w:tcPr>
          <w:p w14:paraId="29CA632C" w14:textId="77777777" w:rsidR="00311EA2" w:rsidRPr="00926888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14:paraId="544B67D9" w14:textId="77777777" w:rsidR="00311EA2" w:rsidRPr="00926888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14:paraId="6BDBDA01" w14:textId="77777777" w:rsidR="00311EA2" w:rsidRPr="00951D7B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 w:rsidRPr="00951D7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6</w:t>
            </w:r>
          </w:p>
        </w:tc>
        <w:tc>
          <w:tcPr>
            <w:tcW w:w="1134" w:type="dxa"/>
            <w:noWrap/>
            <w:vAlign w:val="center"/>
            <w:hideMark/>
          </w:tcPr>
          <w:p w14:paraId="6C4740F6" w14:textId="77777777" w:rsidR="00311EA2" w:rsidRPr="00926888" w:rsidRDefault="00311EA2" w:rsidP="00E300C3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7(6/4)</w:t>
            </w:r>
          </w:p>
        </w:tc>
        <w:tc>
          <w:tcPr>
            <w:tcW w:w="992" w:type="dxa"/>
            <w:noWrap/>
            <w:vAlign w:val="center"/>
            <w:hideMark/>
          </w:tcPr>
          <w:p w14:paraId="04940D17" w14:textId="77777777" w:rsidR="00311EA2" w:rsidRPr="00F3013D" w:rsidRDefault="00311EA2" w:rsidP="00E300C3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5</w:t>
            </w: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)</w:t>
            </w:r>
          </w:p>
        </w:tc>
      </w:tr>
      <w:tr w:rsidR="000536D9" w:rsidRPr="00F3013D" w14:paraId="7FFC2B45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D626E6E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74335CBB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3051" w:type="dxa"/>
            <w:vAlign w:val="center"/>
            <w:hideMark/>
          </w:tcPr>
          <w:p w14:paraId="71796BFD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УКУПНО</w:t>
            </w:r>
          </w:p>
        </w:tc>
        <w:tc>
          <w:tcPr>
            <w:tcW w:w="1275" w:type="dxa"/>
            <w:noWrap/>
            <w:vAlign w:val="center"/>
            <w:hideMark/>
          </w:tcPr>
          <w:p w14:paraId="5A30C511" w14:textId="69FB25E9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79800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.00</w:t>
            </w:r>
          </w:p>
        </w:tc>
        <w:tc>
          <w:tcPr>
            <w:tcW w:w="1276" w:type="dxa"/>
            <w:noWrap/>
            <w:vAlign w:val="center"/>
          </w:tcPr>
          <w:p w14:paraId="1C04F645" w14:textId="0B7D7917" w:rsidR="000536D9" w:rsidRPr="00AE6B49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41831.97</w:t>
            </w:r>
          </w:p>
        </w:tc>
        <w:tc>
          <w:tcPr>
            <w:tcW w:w="1276" w:type="dxa"/>
            <w:noWrap/>
            <w:vAlign w:val="center"/>
          </w:tcPr>
          <w:p w14:paraId="0568676C" w14:textId="15D3124E" w:rsidR="000536D9" w:rsidRPr="002B26E8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57387.85</w:t>
            </w:r>
          </w:p>
        </w:tc>
        <w:tc>
          <w:tcPr>
            <w:tcW w:w="1134" w:type="dxa"/>
            <w:noWrap/>
            <w:vAlign w:val="center"/>
          </w:tcPr>
          <w:p w14:paraId="1154501C" w14:textId="44AEF8CB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7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1.90</w:t>
            </w:r>
          </w:p>
        </w:tc>
        <w:tc>
          <w:tcPr>
            <w:tcW w:w="992" w:type="dxa"/>
            <w:noWrap/>
            <w:vAlign w:val="center"/>
          </w:tcPr>
          <w:p w14:paraId="6A920CA6" w14:textId="098C29EB" w:rsidR="000536D9" w:rsidRPr="00131D4B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137.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0</w:t>
            </w:r>
          </w:p>
        </w:tc>
      </w:tr>
      <w:tr w:rsidR="000536D9" w:rsidRPr="00F3013D" w14:paraId="25D15ACF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814F6A6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1.</w:t>
            </w:r>
          </w:p>
        </w:tc>
        <w:tc>
          <w:tcPr>
            <w:tcW w:w="929" w:type="dxa"/>
            <w:noWrap/>
            <w:vAlign w:val="center"/>
            <w:hideMark/>
          </w:tcPr>
          <w:p w14:paraId="2746E618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410000</w:t>
            </w:r>
          </w:p>
        </w:tc>
        <w:tc>
          <w:tcPr>
            <w:tcW w:w="3051" w:type="dxa"/>
            <w:vAlign w:val="center"/>
            <w:hideMark/>
          </w:tcPr>
          <w:p w14:paraId="65F5EB80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ТЕКУЋИ РАСХОДИ</w:t>
            </w:r>
          </w:p>
        </w:tc>
        <w:tc>
          <w:tcPr>
            <w:tcW w:w="1275" w:type="dxa"/>
            <w:noWrap/>
            <w:vAlign w:val="center"/>
            <w:hideMark/>
          </w:tcPr>
          <w:p w14:paraId="265883F7" w14:textId="32AD61AE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62900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.00</w:t>
            </w:r>
          </w:p>
        </w:tc>
        <w:tc>
          <w:tcPr>
            <w:tcW w:w="1276" w:type="dxa"/>
            <w:noWrap/>
            <w:vAlign w:val="center"/>
          </w:tcPr>
          <w:p w14:paraId="2CCB54E0" w14:textId="679B222C" w:rsidR="000536D9" w:rsidRPr="00AE6B49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37199.02</w:t>
            </w:r>
          </w:p>
        </w:tc>
        <w:tc>
          <w:tcPr>
            <w:tcW w:w="1276" w:type="dxa"/>
            <w:noWrap/>
            <w:vAlign w:val="center"/>
          </w:tcPr>
          <w:p w14:paraId="0F83ED6B" w14:textId="7B22C810" w:rsidR="000536D9" w:rsidRPr="002B26E8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45436.25</w:t>
            </w:r>
          </w:p>
        </w:tc>
        <w:tc>
          <w:tcPr>
            <w:tcW w:w="1134" w:type="dxa"/>
            <w:noWrap/>
            <w:vAlign w:val="center"/>
          </w:tcPr>
          <w:p w14:paraId="5337E5C1" w14:textId="2694812C" w:rsidR="000536D9" w:rsidRPr="002B26E8" w:rsidRDefault="00464BF2" w:rsidP="00F10A66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72.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22760CAF" w14:textId="7ED07DBB" w:rsidR="000536D9" w:rsidRPr="00131D4B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122.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0</w:t>
            </w:r>
          </w:p>
        </w:tc>
      </w:tr>
      <w:tr w:rsidR="000536D9" w:rsidRPr="00F3013D" w14:paraId="70E533BD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B958ABE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1.1.</w:t>
            </w:r>
          </w:p>
        </w:tc>
        <w:tc>
          <w:tcPr>
            <w:tcW w:w="929" w:type="dxa"/>
            <w:noWrap/>
            <w:vAlign w:val="center"/>
            <w:hideMark/>
          </w:tcPr>
          <w:p w14:paraId="62F8892B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411000</w:t>
            </w:r>
          </w:p>
        </w:tc>
        <w:tc>
          <w:tcPr>
            <w:tcW w:w="3051" w:type="dxa"/>
            <w:vAlign w:val="center"/>
            <w:hideMark/>
          </w:tcPr>
          <w:p w14:paraId="73B3110F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лична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примања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37A24F81" w14:textId="64DAB789" w:rsidR="000536D9" w:rsidRPr="00C831D3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1800.00</w:t>
            </w:r>
          </w:p>
        </w:tc>
        <w:tc>
          <w:tcPr>
            <w:tcW w:w="1276" w:type="dxa"/>
            <w:noWrap/>
            <w:vAlign w:val="center"/>
          </w:tcPr>
          <w:p w14:paraId="68D0E6CC" w14:textId="457AE260" w:rsidR="000536D9" w:rsidRPr="00AE6B49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270.00</w:t>
            </w:r>
          </w:p>
        </w:tc>
        <w:tc>
          <w:tcPr>
            <w:tcW w:w="1276" w:type="dxa"/>
            <w:noWrap/>
            <w:vAlign w:val="center"/>
          </w:tcPr>
          <w:p w14:paraId="3132FF45" w14:textId="0AFE788C" w:rsidR="000536D9" w:rsidRPr="000536D9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411.00</w:t>
            </w:r>
          </w:p>
        </w:tc>
        <w:tc>
          <w:tcPr>
            <w:tcW w:w="1134" w:type="dxa"/>
            <w:noWrap/>
            <w:vAlign w:val="center"/>
          </w:tcPr>
          <w:p w14:paraId="0C77C7C5" w14:textId="367787A8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2.80</w:t>
            </w:r>
          </w:p>
        </w:tc>
        <w:tc>
          <w:tcPr>
            <w:tcW w:w="992" w:type="dxa"/>
            <w:noWrap/>
            <w:vAlign w:val="center"/>
          </w:tcPr>
          <w:p w14:paraId="6A3791E7" w14:textId="3143EDCA" w:rsidR="000536D9" w:rsidRPr="000A2419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152.00</w:t>
            </w:r>
          </w:p>
        </w:tc>
      </w:tr>
      <w:tr w:rsidR="000536D9" w:rsidRPr="00F3013D" w14:paraId="3BC7FA5F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3FEDE49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03A25D7B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411100</w:t>
            </w:r>
          </w:p>
        </w:tc>
        <w:tc>
          <w:tcPr>
            <w:tcW w:w="3051" w:type="dxa"/>
            <w:vAlign w:val="center"/>
            <w:hideMark/>
          </w:tcPr>
          <w:p w14:paraId="06E8EBB0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плате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30A674AA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276" w:type="dxa"/>
            <w:noWrap/>
            <w:vAlign w:val="center"/>
          </w:tcPr>
          <w:p w14:paraId="7CD65A4C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276" w:type="dxa"/>
            <w:noWrap/>
            <w:vAlign w:val="center"/>
          </w:tcPr>
          <w:p w14:paraId="46530CD2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7B1FADD3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92" w:type="dxa"/>
            <w:noWrap/>
            <w:vAlign w:val="center"/>
          </w:tcPr>
          <w:p w14:paraId="095C7A2E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</w:tr>
      <w:tr w:rsidR="000536D9" w:rsidRPr="00F3013D" w14:paraId="09F1D0F4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1DCE92E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12EA34F3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411200</w:t>
            </w:r>
          </w:p>
        </w:tc>
        <w:tc>
          <w:tcPr>
            <w:tcW w:w="3051" w:type="dxa"/>
            <w:vAlign w:val="center"/>
            <w:hideMark/>
          </w:tcPr>
          <w:p w14:paraId="3DFDFA57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накнаде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трошкова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осталих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личних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примања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запослених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53799E97" w14:textId="212528CE" w:rsidR="000536D9" w:rsidRPr="00712A24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18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7BC5EF87" w14:textId="164B6866" w:rsidR="000536D9" w:rsidRPr="00CF2F1C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270.00</w:t>
            </w:r>
          </w:p>
        </w:tc>
        <w:tc>
          <w:tcPr>
            <w:tcW w:w="1276" w:type="dxa"/>
            <w:noWrap/>
            <w:vAlign w:val="center"/>
          </w:tcPr>
          <w:p w14:paraId="738304BA" w14:textId="598425FC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411.00</w:t>
            </w:r>
          </w:p>
        </w:tc>
        <w:tc>
          <w:tcPr>
            <w:tcW w:w="1134" w:type="dxa"/>
            <w:noWrap/>
            <w:vAlign w:val="center"/>
          </w:tcPr>
          <w:p w14:paraId="045948FD" w14:textId="786A493D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23.00</w:t>
            </w:r>
          </w:p>
        </w:tc>
        <w:tc>
          <w:tcPr>
            <w:tcW w:w="992" w:type="dxa"/>
            <w:noWrap/>
            <w:vAlign w:val="center"/>
          </w:tcPr>
          <w:p w14:paraId="7051B74C" w14:textId="54DCF26C" w:rsidR="000536D9" w:rsidRPr="000A2419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152.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6B56A7E1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E9DB50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528F4827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411400</w:t>
            </w:r>
          </w:p>
        </w:tc>
        <w:tc>
          <w:tcPr>
            <w:tcW w:w="3051" w:type="dxa"/>
            <w:vAlign w:val="center"/>
            <w:hideMark/>
          </w:tcPr>
          <w:p w14:paraId="5DCFF3EE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отпремнине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једнократне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помоћи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(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бруто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1275" w:type="dxa"/>
            <w:noWrap/>
            <w:vAlign w:val="center"/>
            <w:hideMark/>
          </w:tcPr>
          <w:p w14:paraId="0DCDE3A8" w14:textId="1CD499F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  <w:tc>
          <w:tcPr>
            <w:tcW w:w="1276" w:type="dxa"/>
            <w:noWrap/>
            <w:vAlign w:val="center"/>
          </w:tcPr>
          <w:p w14:paraId="2EA3509D" w14:textId="65F0DDA1" w:rsidR="000536D9" w:rsidRPr="00CF2F1C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0.00</w:t>
            </w:r>
          </w:p>
        </w:tc>
        <w:tc>
          <w:tcPr>
            <w:tcW w:w="1276" w:type="dxa"/>
            <w:noWrap/>
            <w:vAlign w:val="center"/>
          </w:tcPr>
          <w:p w14:paraId="4A5873CC" w14:textId="0CFC01CA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0.00</w:t>
            </w:r>
          </w:p>
        </w:tc>
        <w:tc>
          <w:tcPr>
            <w:tcW w:w="1134" w:type="dxa"/>
            <w:noWrap/>
            <w:vAlign w:val="center"/>
          </w:tcPr>
          <w:p w14:paraId="3E5F2E01" w14:textId="6FAE345F" w:rsidR="000536D9" w:rsidRPr="009E79A6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0.00</w:t>
            </w:r>
          </w:p>
        </w:tc>
        <w:tc>
          <w:tcPr>
            <w:tcW w:w="992" w:type="dxa"/>
            <w:noWrap/>
            <w:vAlign w:val="center"/>
          </w:tcPr>
          <w:p w14:paraId="6474AE7C" w14:textId="6C7267F9" w:rsidR="000536D9" w:rsidRPr="009E79A6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0.00</w:t>
            </w:r>
          </w:p>
        </w:tc>
      </w:tr>
      <w:tr w:rsidR="000536D9" w:rsidRPr="00F3013D" w14:paraId="7FE0AC88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67364F6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1.2.</w:t>
            </w:r>
          </w:p>
        </w:tc>
        <w:tc>
          <w:tcPr>
            <w:tcW w:w="929" w:type="dxa"/>
            <w:noWrap/>
            <w:vAlign w:val="center"/>
            <w:hideMark/>
          </w:tcPr>
          <w:p w14:paraId="43F525E1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412000</w:t>
            </w:r>
          </w:p>
        </w:tc>
        <w:tc>
          <w:tcPr>
            <w:tcW w:w="3051" w:type="dxa"/>
            <w:vAlign w:val="center"/>
            <w:hideMark/>
          </w:tcPr>
          <w:p w14:paraId="2EBB13F6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коришћења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роба</w:t>
            </w:r>
            <w:proofErr w:type="spellEnd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59F99B6F" w14:textId="00F259AC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60500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.00</w:t>
            </w:r>
          </w:p>
        </w:tc>
        <w:tc>
          <w:tcPr>
            <w:tcW w:w="1276" w:type="dxa"/>
            <w:noWrap/>
            <w:vAlign w:val="center"/>
          </w:tcPr>
          <w:p w14:paraId="57CCCDB6" w14:textId="64735BC1" w:rsidR="000536D9" w:rsidRPr="00FA3FF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36445.12</w:t>
            </w:r>
          </w:p>
        </w:tc>
        <w:tc>
          <w:tcPr>
            <w:tcW w:w="1276" w:type="dxa"/>
            <w:noWrap/>
            <w:vAlign w:val="center"/>
          </w:tcPr>
          <w:p w14:paraId="66FC9788" w14:textId="0AD58F9F" w:rsidR="000536D9" w:rsidRPr="002B26E8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44142.05</w:t>
            </w:r>
          </w:p>
        </w:tc>
        <w:tc>
          <w:tcPr>
            <w:tcW w:w="1134" w:type="dxa"/>
            <w:noWrap/>
            <w:vAlign w:val="center"/>
          </w:tcPr>
          <w:p w14:paraId="034E2323" w14:textId="12140595" w:rsidR="000536D9" w:rsidRPr="002B26E8" w:rsidRDefault="00464BF2" w:rsidP="00F10A66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73.00</w:t>
            </w:r>
          </w:p>
        </w:tc>
        <w:tc>
          <w:tcPr>
            <w:tcW w:w="992" w:type="dxa"/>
            <w:noWrap/>
            <w:vAlign w:val="center"/>
          </w:tcPr>
          <w:p w14:paraId="67A6AA50" w14:textId="11161D16" w:rsidR="000536D9" w:rsidRPr="00131D4B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121.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0</w:t>
            </w:r>
          </w:p>
        </w:tc>
      </w:tr>
      <w:tr w:rsidR="000536D9" w:rsidRPr="00F3013D" w14:paraId="5D2F6A9F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947DCB5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04EAFCF9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412200</w:t>
            </w:r>
          </w:p>
        </w:tc>
        <w:tc>
          <w:tcPr>
            <w:tcW w:w="3051" w:type="dxa"/>
            <w:vAlign w:val="center"/>
            <w:hideMark/>
          </w:tcPr>
          <w:p w14:paraId="45F7A18A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утрошка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енергије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комуналних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комуникационих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транспортних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47FD171B" w14:textId="3E948B40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37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536C36D5" w14:textId="3893D507" w:rsidR="000536D9" w:rsidRPr="00CF2F1C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6775.72</w:t>
            </w:r>
          </w:p>
        </w:tc>
        <w:tc>
          <w:tcPr>
            <w:tcW w:w="1276" w:type="dxa"/>
            <w:noWrap/>
            <w:vAlign w:val="center"/>
          </w:tcPr>
          <w:p w14:paraId="798062EA" w14:textId="56A262EC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8063.72</w:t>
            </w:r>
          </w:p>
        </w:tc>
        <w:tc>
          <w:tcPr>
            <w:tcW w:w="1134" w:type="dxa"/>
            <w:noWrap/>
            <w:vAlign w:val="center"/>
          </w:tcPr>
          <w:p w14:paraId="4D5FAD88" w14:textId="56AB36CA" w:rsidR="000536D9" w:rsidRPr="002B26E8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8.9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6A91246D" w14:textId="08BEC81E" w:rsidR="000536D9" w:rsidRPr="000A2419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119.00</w:t>
            </w:r>
          </w:p>
        </w:tc>
      </w:tr>
      <w:tr w:rsidR="000536D9" w:rsidRPr="00F3013D" w14:paraId="6A177F00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F1A4DB8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2F2484A1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412300</w:t>
            </w:r>
          </w:p>
        </w:tc>
        <w:tc>
          <w:tcPr>
            <w:tcW w:w="3051" w:type="dxa"/>
            <w:vAlign w:val="center"/>
            <w:hideMark/>
          </w:tcPr>
          <w:p w14:paraId="2700E6D6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режијски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материјал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канц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мат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.,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одр.чистоће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стручна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лит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.,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часописи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дневна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штампа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,)</w:t>
            </w:r>
          </w:p>
        </w:tc>
        <w:tc>
          <w:tcPr>
            <w:tcW w:w="1275" w:type="dxa"/>
            <w:noWrap/>
            <w:vAlign w:val="center"/>
            <w:hideMark/>
          </w:tcPr>
          <w:p w14:paraId="68A46B1E" w14:textId="460D18C1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70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06AE53C4" w14:textId="1A604630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2824.86</w:t>
            </w:r>
          </w:p>
        </w:tc>
        <w:tc>
          <w:tcPr>
            <w:tcW w:w="1276" w:type="dxa"/>
            <w:noWrap/>
            <w:vAlign w:val="center"/>
          </w:tcPr>
          <w:p w14:paraId="68D02EF6" w14:textId="3C9693BF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3099.13</w:t>
            </w:r>
          </w:p>
        </w:tc>
        <w:tc>
          <w:tcPr>
            <w:tcW w:w="1134" w:type="dxa"/>
            <w:noWrap/>
            <w:vAlign w:val="center"/>
          </w:tcPr>
          <w:p w14:paraId="15A68C61" w14:textId="21315C84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44.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31642621" w14:textId="3806FC0D" w:rsidR="000536D9" w:rsidRPr="000A2419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09.7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12A38692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27019FD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41A1C378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412400</w:t>
            </w:r>
          </w:p>
        </w:tc>
        <w:tc>
          <w:tcPr>
            <w:tcW w:w="3051" w:type="dxa"/>
            <w:vAlign w:val="center"/>
            <w:hideMark/>
          </w:tcPr>
          <w:p w14:paraId="75D4B426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Расходи за материјал за посебне намјене</w:t>
            </w:r>
          </w:p>
        </w:tc>
        <w:tc>
          <w:tcPr>
            <w:tcW w:w="1275" w:type="dxa"/>
            <w:noWrap/>
            <w:vAlign w:val="center"/>
            <w:hideMark/>
          </w:tcPr>
          <w:p w14:paraId="7C1002AC" w14:textId="2E8712E2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0D437DD8" w14:textId="7A714E57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380.05</w:t>
            </w:r>
          </w:p>
        </w:tc>
        <w:tc>
          <w:tcPr>
            <w:tcW w:w="1276" w:type="dxa"/>
            <w:noWrap/>
            <w:vAlign w:val="center"/>
          </w:tcPr>
          <w:p w14:paraId="713F7699" w14:textId="64FE0DD1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321.90</w:t>
            </w:r>
          </w:p>
        </w:tc>
        <w:tc>
          <w:tcPr>
            <w:tcW w:w="1134" w:type="dxa"/>
            <w:noWrap/>
            <w:vAlign w:val="center"/>
          </w:tcPr>
          <w:p w14:paraId="2AB5AF17" w14:textId="204BE25D" w:rsidR="000536D9" w:rsidRPr="002B26E8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3.7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170AC13A" w14:textId="468C5480" w:rsidR="000536D9" w:rsidRPr="000A2419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4.7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74691D32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266E40DE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6EBB5678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412500</w:t>
            </w:r>
          </w:p>
        </w:tc>
        <w:tc>
          <w:tcPr>
            <w:tcW w:w="3051" w:type="dxa"/>
            <w:vAlign w:val="center"/>
            <w:hideMark/>
          </w:tcPr>
          <w:p w14:paraId="23F120EC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текуће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одржавање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7488C3CA" w14:textId="189C2CDF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15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3DCC1637" w14:textId="67D75491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816.48</w:t>
            </w:r>
          </w:p>
        </w:tc>
        <w:tc>
          <w:tcPr>
            <w:tcW w:w="1276" w:type="dxa"/>
            <w:noWrap/>
            <w:vAlign w:val="center"/>
          </w:tcPr>
          <w:p w14:paraId="597D234E" w14:textId="43012E5C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1035.45</w:t>
            </w:r>
          </w:p>
        </w:tc>
        <w:tc>
          <w:tcPr>
            <w:tcW w:w="1134" w:type="dxa"/>
            <w:noWrap/>
            <w:vAlign w:val="center"/>
          </w:tcPr>
          <w:p w14:paraId="30C053AF" w14:textId="1D66D3EB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69.00</w:t>
            </w:r>
          </w:p>
        </w:tc>
        <w:tc>
          <w:tcPr>
            <w:tcW w:w="992" w:type="dxa"/>
            <w:noWrap/>
            <w:vAlign w:val="center"/>
          </w:tcPr>
          <w:p w14:paraId="5D572D13" w14:textId="6DE6EBBD" w:rsidR="000536D9" w:rsidRPr="00464BF2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12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6.8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6B40482A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F920B8F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20D26BA8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412600</w:t>
            </w:r>
          </w:p>
        </w:tc>
        <w:tc>
          <w:tcPr>
            <w:tcW w:w="3051" w:type="dxa"/>
            <w:vAlign w:val="center"/>
            <w:hideMark/>
          </w:tcPr>
          <w:p w14:paraId="4378C580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по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основу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путовања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смјештаја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(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гориво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1275" w:type="dxa"/>
            <w:noWrap/>
            <w:vAlign w:val="center"/>
            <w:hideMark/>
          </w:tcPr>
          <w:p w14:paraId="0B3DA58E" w14:textId="4275EA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4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5704FB32" w14:textId="4AD42D58" w:rsidR="000536D9" w:rsidRPr="00AE6B49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2915.50</w:t>
            </w:r>
          </w:p>
        </w:tc>
        <w:tc>
          <w:tcPr>
            <w:tcW w:w="1276" w:type="dxa"/>
            <w:noWrap/>
            <w:vAlign w:val="center"/>
          </w:tcPr>
          <w:p w14:paraId="7525995C" w14:textId="601294E9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3459.30</w:t>
            </w:r>
          </w:p>
        </w:tc>
        <w:tc>
          <w:tcPr>
            <w:tcW w:w="1134" w:type="dxa"/>
            <w:noWrap/>
            <w:vAlign w:val="center"/>
          </w:tcPr>
          <w:p w14:paraId="3E79435A" w14:textId="34C31731" w:rsidR="000536D9" w:rsidRPr="002B26E8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7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6.9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4D19A0F2" w14:textId="472FA357" w:rsidR="000536D9" w:rsidRPr="00464BF2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11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8.7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6599C6EB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1C1D74D0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3117054A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412700</w:t>
            </w:r>
          </w:p>
        </w:tc>
        <w:tc>
          <w:tcPr>
            <w:tcW w:w="3051" w:type="dxa"/>
            <w:vAlign w:val="center"/>
            <w:hideMark/>
          </w:tcPr>
          <w:p w14:paraId="5B32A46C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стручне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услуге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(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усл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фин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посред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усл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осиг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,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инфор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медији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,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рев.и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рач.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усл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.,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правне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админ.усл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1275" w:type="dxa"/>
            <w:noWrap/>
            <w:vAlign w:val="center"/>
            <w:hideMark/>
          </w:tcPr>
          <w:p w14:paraId="40DABA72" w14:textId="53D0E4DE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4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222F80E1" w14:textId="48DC6DAC" w:rsidR="000536D9" w:rsidRPr="00893051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2699.46</w:t>
            </w:r>
          </w:p>
        </w:tc>
        <w:tc>
          <w:tcPr>
            <w:tcW w:w="1276" w:type="dxa"/>
            <w:noWrap/>
            <w:vAlign w:val="center"/>
          </w:tcPr>
          <w:p w14:paraId="13700CEF" w14:textId="03D295AA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2568.38</w:t>
            </w:r>
          </w:p>
        </w:tc>
        <w:tc>
          <w:tcPr>
            <w:tcW w:w="1134" w:type="dxa"/>
            <w:noWrap/>
            <w:vAlign w:val="center"/>
          </w:tcPr>
          <w:p w14:paraId="4CACF475" w14:textId="78AD50CE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61.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222AF8DC" w14:textId="61E2DCE0" w:rsidR="000536D9" w:rsidRPr="000A2419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95.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5376B7C5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57710BA6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26D8B6D3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412900</w:t>
            </w:r>
          </w:p>
        </w:tc>
        <w:tc>
          <w:tcPr>
            <w:tcW w:w="3051" w:type="dxa"/>
            <w:vAlign w:val="center"/>
            <w:hideMark/>
          </w:tcPr>
          <w:p w14:paraId="62EA761F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Остали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непоменути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gram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(,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стручно</w:t>
            </w:r>
            <w:proofErr w:type="spellEnd"/>
            <w:proofErr w:type="gram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усавршавње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запослених,бруто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нак.ван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радног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односа,репрез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др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.)  </w:t>
            </w:r>
          </w:p>
        </w:tc>
        <w:tc>
          <w:tcPr>
            <w:tcW w:w="1275" w:type="dxa"/>
            <w:noWrap/>
            <w:vAlign w:val="center"/>
            <w:hideMark/>
          </w:tcPr>
          <w:p w14:paraId="57C26950" w14:textId="727D60F6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290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584F0B09" w14:textId="4B683E1E" w:rsidR="000536D9" w:rsidRPr="00FA3FF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20033.05</w:t>
            </w:r>
          </w:p>
        </w:tc>
        <w:tc>
          <w:tcPr>
            <w:tcW w:w="1276" w:type="dxa"/>
            <w:noWrap/>
            <w:vAlign w:val="center"/>
          </w:tcPr>
          <w:p w14:paraId="6B674477" w14:textId="113B9ED5" w:rsidR="000536D9" w:rsidRPr="002B26E8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25594.17</w:t>
            </w:r>
          </w:p>
        </w:tc>
        <w:tc>
          <w:tcPr>
            <w:tcW w:w="1134" w:type="dxa"/>
            <w:noWrap/>
            <w:vAlign w:val="center"/>
          </w:tcPr>
          <w:p w14:paraId="73BA6E28" w14:textId="5FC54C72" w:rsidR="000536D9" w:rsidRPr="002B26E8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88.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5220E825" w14:textId="501535EE" w:rsidR="000536D9" w:rsidRPr="00131D4B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12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7.8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0</w:t>
            </w:r>
          </w:p>
        </w:tc>
      </w:tr>
      <w:tr w:rsidR="000536D9" w:rsidRPr="00F3013D" w14:paraId="6088CD26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0C74E2BA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1.3.</w:t>
            </w:r>
          </w:p>
        </w:tc>
        <w:tc>
          <w:tcPr>
            <w:tcW w:w="929" w:type="dxa"/>
            <w:noWrap/>
            <w:vAlign w:val="center"/>
            <w:hideMark/>
          </w:tcPr>
          <w:p w14:paraId="7B2AAB18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418400</w:t>
            </w:r>
          </w:p>
        </w:tc>
        <w:tc>
          <w:tcPr>
            <w:tcW w:w="3051" w:type="dxa"/>
            <w:vAlign w:val="center"/>
            <w:hideMark/>
          </w:tcPr>
          <w:p w14:paraId="2EF2BA65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Расходи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из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трансакција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размјене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унутар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ист</w:t>
            </w:r>
            <w:proofErr w:type="spellEnd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 xml:space="preserve">е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јединице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власти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30E58624" w14:textId="40ACEDF0" w:rsidR="000536D9" w:rsidRPr="00F36970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60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  <w:tc>
          <w:tcPr>
            <w:tcW w:w="1276" w:type="dxa"/>
            <w:noWrap/>
            <w:vAlign w:val="center"/>
          </w:tcPr>
          <w:p w14:paraId="7057D78F" w14:textId="7923EE8B" w:rsidR="000536D9" w:rsidRPr="00AE6B49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483.90</w:t>
            </w:r>
          </w:p>
        </w:tc>
        <w:tc>
          <w:tcPr>
            <w:tcW w:w="1276" w:type="dxa"/>
            <w:noWrap/>
            <w:vAlign w:val="center"/>
          </w:tcPr>
          <w:p w14:paraId="74F589E6" w14:textId="76FB67C7" w:rsidR="000536D9" w:rsidRPr="009E79A6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883.20</w:t>
            </w:r>
          </w:p>
        </w:tc>
        <w:tc>
          <w:tcPr>
            <w:tcW w:w="1134" w:type="dxa"/>
            <w:noWrap/>
            <w:vAlign w:val="center"/>
          </w:tcPr>
          <w:p w14:paraId="0AB82DA0" w14:textId="43E9C334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147.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56BB0A59" w14:textId="2311BF50" w:rsidR="000536D9" w:rsidRPr="000A2419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18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2.5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0</w:t>
            </w:r>
          </w:p>
        </w:tc>
      </w:tr>
      <w:tr w:rsidR="000536D9" w:rsidRPr="00F3013D" w14:paraId="5EA45386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7B331C51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2.</w:t>
            </w:r>
          </w:p>
        </w:tc>
        <w:tc>
          <w:tcPr>
            <w:tcW w:w="929" w:type="dxa"/>
            <w:noWrap/>
            <w:vAlign w:val="center"/>
            <w:hideMark/>
          </w:tcPr>
          <w:p w14:paraId="72D256BE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487200</w:t>
            </w:r>
          </w:p>
        </w:tc>
        <w:tc>
          <w:tcPr>
            <w:tcW w:w="3051" w:type="dxa"/>
            <w:vAlign w:val="center"/>
            <w:hideMark/>
          </w:tcPr>
          <w:p w14:paraId="0A56B907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Трансфер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 xml:space="preserve"> у </w:t>
            </w:r>
            <w:proofErr w:type="spellStart"/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ентитету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3C04FAB7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276" w:type="dxa"/>
            <w:noWrap/>
            <w:vAlign w:val="center"/>
          </w:tcPr>
          <w:p w14:paraId="261308A9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276" w:type="dxa"/>
            <w:noWrap/>
            <w:vAlign w:val="center"/>
          </w:tcPr>
          <w:p w14:paraId="43400E7D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0B78BC1D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92" w:type="dxa"/>
            <w:noWrap/>
            <w:vAlign w:val="center"/>
          </w:tcPr>
          <w:p w14:paraId="31D54AD3" w14:textId="77777777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</w:tr>
      <w:tr w:rsidR="000536D9" w:rsidRPr="00F3013D" w14:paraId="46765C44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61251179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3.</w:t>
            </w:r>
          </w:p>
        </w:tc>
        <w:tc>
          <w:tcPr>
            <w:tcW w:w="929" w:type="dxa"/>
            <w:noWrap/>
            <w:vAlign w:val="center"/>
            <w:hideMark/>
          </w:tcPr>
          <w:p w14:paraId="661C27F8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510000</w:t>
            </w:r>
          </w:p>
        </w:tc>
        <w:tc>
          <w:tcPr>
            <w:tcW w:w="3051" w:type="dxa"/>
            <w:vAlign w:val="center"/>
            <w:hideMark/>
          </w:tcPr>
          <w:p w14:paraId="61364D34" w14:textId="77777777" w:rsidR="000536D9" w:rsidRPr="00F3013D" w:rsidRDefault="000536D9" w:rsidP="000536D9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ИЗДАЦИ ЗА НЕФИНАНСИЈСКУ ИМОВИНУ</w:t>
            </w:r>
          </w:p>
        </w:tc>
        <w:tc>
          <w:tcPr>
            <w:tcW w:w="1275" w:type="dxa"/>
            <w:noWrap/>
            <w:vAlign w:val="center"/>
            <w:hideMark/>
          </w:tcPr>
          <w:p w14:paraId="7B3CA43F" w14:textId="467FA3D1" w:rsidR="000536D9" w:rsidRPr="00F3013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69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0</w:t>
            </w: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  <w:tc>
          <w:tcPr>
            <w:tcW w:w="1276" w:type="dxa"/>
            <w:noWrap/>
            <w:vAlign w:val="center"/>
          </w:tcPr>
          <w:p w14:paraId="6075F55A" w14:textId="72834F0B" w:rsidR="000536D9" w:rsidRPr="00FA3FFD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4632.95</w:t>
            </w:r>
          </w:p>
        </w:tc>
        <w:tc>
          <w:tcPr>
            <w:tcW w:w="1276" w:type="dxa"/>
            <w:noWrap/>
            <w:vAlign w:val="center"/>
          </w:tcPr>
          <w:p w14:paraId="28527043" w14:textId="379CD753" w:rsidR="000536D9" w:rsidRPr="000536D9" w:rsidRDefault="000536D9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11951.60</w:t>
            </w:r>
          </w:p>
        </w:tc>
        <w:tc>
          <w:tcPr>
            <w:tcW w:w="1134" w:type="dxa"/>
            <w:noWrap/>
            <w:vAlign w:val="center"/>
          </w:tcPr>
          <w:p w14:paraId="7DA989C3" w14:textId="712A6BDD" w:rsidR="000536D9" w:rsidRPr="002B26E8" w:rsidRDefault="00464BF2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7</w:t>
            </w:r>
            <w:r w:rsidR="00083DC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0.7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92" w:type="dxa"/>
            <w:noWrap/>
            <w:vAlign w:val="center"/>
          </w:tcPr>
          <w:p w14:paraId="6C16EC5B" w14:textId="4DAC115C" w:rsidR="000536D9" w:rsidRPr="008805E6" w:rsidRDefault="008805E6" w:rsidP="000536D9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n-US" w:bidi="ar-SA"/>
              </w:rPr>
              <w:t>258.00</w:t>
            </w:r>
          </w:p>
        </w:tc>
      </w:tr>
      <w:tr w:rsidR="000536D9" w:rsidRPr="00F3013D" w14:paraId="53ABBBA2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noWrap/>
            <w:vAlign w:val="center"/>
            <w:hideMark/>
          </w:tcPr>
          <w:p w14:paraId="45BE6442" w14:textId="77777777" w:rsidR="000536D9" w:rsidRPr="00F3013D" w:rsidRDefault="000536D9" w:rsidP="000536D9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29" w:type="dxa"/>
            <w:noWrap/>
            <w:vAlign w:val="center"/>
            <w:hideMark/>
          </w:tcPr>
          <w:p w14:paraId="341923B9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511300</w:t>
            </w:r>
          </w:p>
        </w:tc>
        <w:tc>
          <w:tcPr>
            <w:tcW w:w="3051" w:type="dxa"/>
            <w:vAlign w:val="center"/>
            <w:hideMark/>
          </w:tcPr>
          <w:p w14:paraId="437C51B0" w14:textId="77777777" w:rsidR="000536D9" w:rsidRPr="00F3013D" w:rsidRDefault="000536D9" w:rsidP="000536D9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Издаци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за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набавку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постројења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и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опреме</w:t>
            </w:r>
            <w:proofErr w:type="spellEnd"/>
          </w:p>
        </w:tc>
        <w:tc>
          <w:tcPr>
            <w:tcW w:w="1275" w:type="dxa"/>
            <w:noWrap/>
            <w:vAlign w:val="center"/>
            <w:hideMark/>
          </w:tcPr>
          <w:p w14:paraId="1356B2D8" w14:textId="1FE04D6E" w:rsidR="000536D9" w:rsidRPr="00F3013D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69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00.00</w:t>
            </w:r>
          </w:p>
        </w:tc>
        <w:tc>
          <w:tcPr>
            <w:tcW w:w="1276" w:type="dxa"/>
            <w:noWrap/>
            <w:vAlign w:val="center"/>
          </w:tcPr>
          <w:p w14:paraId="0017BD26" w14:textId="2A122439" w:rsidR="000536D9" w:rsidRPr="009E79A6" w:rsidRDefault="000536D9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4632.95</w:t>
            </w:r>
          </w:p>
        </w:tc>
        <w:tc>
          <w:tcPr>
            <w:tcW w:w="1276" w:type="dxa"/>
            <w:noWrap/>
            <w:vAlign w:val="center"/>
          </w:tcPr>
          <w:p w14:paraId="29C00285" w14:textId="1750E215" w:rsidR="000536D9" w:rsidRPr="00464BF2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11951.60</w:t>
            </w:r>
          </w:p>
        </w:tc>
        <w:tc>
          <w:tcPr>
            <w:tcW w:w="1134" w:type="dxa"/>
            <w:noWrap/>
            <w:vAlign w:val="center"/>
          </w:tcPr>
          <w:p w14:paraId="462D6622" w14:textId="53B81497" w:rsidR="000536D9" w:rsidRPr="002B26E8" w:rsidRDefault="00464BF2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71.00</w:t>
            </w:r>
          </w:p>
        </w:tc>
        <w:tc>
          <w:tcPr>
            <w:tcW w:w="992" w:type="dxa"/>
            <w:noWrap/>
            <w:vAlign w:val="center"/>
          </w:tcPr>
          <w:p w14:paraId="56B40835" w14:textId="43F7D341" w:rsidR="000536D9" w:rsidRPr="008805E6" w:rsidRDefault="008805E6" w:rsidP="000536D9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258.00</w:t>
            </w:r>
          </w:p>
        </w:tc>
      </w:tr>
    </w:tbl>
    <w:p w14:paraId="0513B665" w14:textId="28318766" w:rsidR="00200B54" w:rsidRDefault="00200B54" w:rsidP="00551F2C">
      <w:pPr>
        <w:jc w:val="both"/>
        <w:rPr>
          <w:rFonts w:ascii="Arial" w:hAnsi="Arial" w:cs="Arial"/>
          <w:color w:val="000000"/>
          <w:lang w:val="sr-Cyrl-BA"/>
        </w:rPr>
      </w:pPr>
    </w:p>
    <w:p w14:paraId="0F2428F4" w14:textId="77777777" w:rsidR="001D0DA8" w:rsidRDefault="001D0DA8" w:rsidP="00551F2C">
      <w:pPr>
        <w:jc w:val="both"/>
        <w:rPr>
          <w:rFonts w:ascii="Arial" w:hAnsi="Arial" w:cs="Arial"/>
          <w:color w:val="000000"/>
          <w:lang w:val="sr-Cyrl-BA"/>
        </w:rPr>
      </w:pPr>
    </w:p>
    <w:p w14:paraId="7D200A40" w14:textId="417790F3" w:rsidR="00976C64" w:rsidRPr="008A20C5" w:rsidRDefault="00551F2C" w:rsidP="00636583">
      <w:pPr>
        <w:jc w:val="both"/>
        <w:rPr>
          <w:rFonts w:ascii="Arial" w:hAnsi="Arial" w:cs="Arial"/>
          <w:color w:val="000000"/>
        </w:rPr>
      </w:pPr>
      <w:bookmarkStart w:id="11" w:name="_Hlk237349405"/>
      <w:r w:rsidRPr="001C7720">
        <w:rPr>
          <w:rFonts w:ascii="Arial" w:hAnsi="Arial" w:cs="Arial"/>
          <w:color w:val="000000"/>
          <w:lang w:val="sr-Cyrl-BA"/>
        </w:rPr>
        <w:t xml:space="preserve">Табела </w:t>
      </w:r>
      <w:r w:rsidR="00E300C3">
        <w:rPr>
          <w:rFonts w:ascii="Arial" w:hAnsi="Arial" w:cs="Arial"/>
          <w:color w:val="000000"/>
          <w:lang w:val="sr-Cyrl-BA"/>
        </w:rPr>
        <w:t>4</w:t>
      </w:r>
      <w:r w:rsidRPr="001C7720">
        <w:rPr>
          <w:rFonts w:ascii="Arial" w:hAnsi="Arial" w:cs="Arial"/>
          <w:color w:val="000000"/>
          <w:lang w:val="sr-Cyrl-BA"/>
        </w:rPr>
        <w:t xml:space="preserve">. </w:t>
      </w:r>
      <w:r>
        <w:rPr>
          <w:rFonts w:ascii="Arial" w:hAnsi="Arial" w:cs="Arial"/>
          <w:color w:val="000000"/>
          <w:lang w:val="sr-Cyrl-BA"/>
        </w:rPr>
        <w:t>Структура прихода</w:t>
      </w:r>
    </w:p>
    <w:tbl>
      <w:tblPr>
        <w:tblStyle w:val="LightGrid-Accent11"/>
        <w:tblW w:w="10532" w:type="dxa"/>
        <w:jc w:val="center"/>
        <w:tblLook w:val="04A0" w:firstRow="1" w:lastRow="0" w:firstColumn="1" w:lastColumn="0" w:noHBand="0" w:noVBand="1"/>
      </w:tblPr>
      <w:tblGrid>
        <w:gridCol w:w="558"/>
        <w:gridCol w:w="992"/>
        <w:gridCol w:w="2497"/>
        <w:gridCol w:w="1046"/>
        <w:gridCol w:w="1749"/>
        <w:gridCol w:w="1560"/>
        <w:gridCol w:w="992"/>
        <w:gridCol w:w="1138"/>
      </w:tblGrid>
      <w:tr w:rsidR="00311EA2" w:rsidRPr="00F3013D" w14:paraId="6F2C46B5" w14:textId="77777777" w:rsidTr="00B74D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  <w:hideMark/>
          </w:tcPr>
          <w:bookmarkEnd w:id="11"/>
          <w:p w14:paraId="51363242" w14:textId="77777777" w:rsidR="00311EA2" w:rsidRPr="00F3013D" w:rsidRDefault="00311EA2" w:rsidP="00F45510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Ред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.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бр</w:t>
            </w:r>
            <w:proofErr w:type="spellEnd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14:paraId="2732F54E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КОНТО</w:t>
            </w:r>
          </w:p>
        </w:tc>
        <w:tc>
          <w:tcPr>
            <w:tcW w:w="2497" w:type="dxa"/>
            <w:vAlign w:val="center"/>
            <w:hideMark/>
          </w:tcPr>
          <w:p w14:paraId="68F97751" w14:textId="77777777" w:rsidR="00311EA2" w:rsidRPr="00F3013D" w:rsidRDefault="00311EA2" w:rsidP="00200B54">
            <w:pPr>
              <w:suppressAutoHyphen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ПРИХОДИ, ПРИМИЦИ, ГРАНТОВИ</w:t>
            </w:r>
          </w:p>
        </w:tc>
        <w:tc>
          <w:tcPr>
            <w:tcW w:w="1046" w:type="dxa"/>
            <w:vAlign w:val="center"/>
            <w:hideMark/>
          </w:tcPr>
          <w:p w14:paraId="4563514A" w14:textId="0F3DECA0" w:rsidR="00311EA2" w:rsidRPr="00F3013D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БУЏЕТ </w:t>
            </w:r>
            <w:r w:rsidR="00C831D3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202</w:t>
            </w:r>
            <w:r w:rsidR="008805E6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6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1749" w:type="dxa"/>
            <w:vAlign w:val="center"/>
            <w:hideMark/>
          </w:tcPr>
          <w:p w14:paraId="6B21F7E7" w14:textId="77777777" w:rsidR="00200B54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ИЗВРШЕЊЕ</w:t>
            </w:r>
          </w:p>
          <w:p w14:paraId="0E326F2F" w14:textId="6048FD15" w:rsidR="00311EA2" w:rsidRPr="00F3013D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 xml:space="preserve"> 01.01-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30.06.20</w:t>
            </w:r>
            <w:r w:rsidR="003A5C71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2</w:t>
            </w:r>
            <w:r w:rsidR="008805E6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1560" w:type="dxa"/>
            <w:vAlign w:val="center"/>
            <w:hideMark/>
          </w:tcPr>
          <w:p w14:paraId="3FE015BF" w14:textId="0AA5590E" w:rsidR="00311EA2" w:rsidRPr="00F3013D" w:rsidRDefault="00311EA2" w:rsidP="00200B54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ИЗВРШЕЊЕ 01.01-30.0</w:t>
            </w:r>
            <w:r w:rsidR="00957F8A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6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  <w:r w:rsidR="004B4307"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202</w:t>
            </w:r>
            <w:r w:rsidR="008805E6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6</w:t>
            </w:r>
            <w:r w:rsidRPr="00951D7B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14:paraId="12AF18A8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1138" w:type="dxa"/>
            <w:vAlign w:val="center"/>
            <w:hideMark/>
          </w:tcPr>
          <w:p w14:paraId="62519775" w14:textId="77777777" w:rsidR="00311EA2" w:rsidRPr="00F3013D" w:rsidRDefault="00311EA2" w:rsidP="00F45510">
            <w:pPr>
              <w:suppressAutoHyphens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Индекс</w:t>
            </w:r>
            <w:proofErr w:type="spellEnd"/>
          </w:p>
        </w:tc>
      </w:tr>
      <w:tr w:rsidR="00311EA2" w:rsidRPr="00F3013D" w14:paraId="454F0CFE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vAlign w:val="center"/>
            <w:hideMark/>
          </w:tcPr>
          <w:p w14:paraId="10A17A7A" w14:textId="77777777" w:rsidR="00311EA2" w:rsidRPr="00F3013D" w:rsidRDefault="00311EA2" w:rsidP="00F45510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1DE46361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2</w:t>
            </w:r>
          </w:p>
        </w:tc>
        <w:tc>
          <w:tcPr>
            <w:tcW w:w="2497" w:type="dxa"/>
            <w:vAlign w:val="center"/>
            <w:hideMark/>
          </w:tcPr>
          <w:p w14:paraId="5DC53789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3</w:t>
            </w:r>
          </w:p>
        </w:tc>
        <w:tc>
          <w:tcPr>
            <w:tcW w:w="1046" w:type="dxa"/>
            <w:vAlign w:val="center"/>
            <w:hideMark/>
          </w:tcPr>
          <w:p w14:paraId="71F05E8E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5</w:t>
            </w:r>
          </w:p>
        </w:tc>
        <w:tc>
          <w:tcPr>
            <w:tcW w:w="1749" w:type="dxa"/>
            <w:vAlign w:val="center"/>
            <w:hideMark/>
          </w:tcPr>
          <w:p w14:paraId="2D685AFC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6</w:t>
            </w:r>
          </w:p>
        </w:tc>
        <w:tc>
          <w:tcPr>
            <w:tcW w:w="1560" w:type="dxa"/>
            <w:vAlign w:val="center"/>
            <w:hideMark/>
          </w:tcPr>
          <w:p w14:paraId="17773085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14:paraId="528D0FEB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8(7/5)</w:t>
            </w:r>
          </w:p>
        </w:tc>
        <w:tc>
          <w:tcPr>
            <w:tcW w:w="1138" w:type="dxa"/>
            <w:noWrap/>
            <w:vAlign w:val="center"/>
            <w:hideMark/>
          </w:tcPr>
          <w:p w14:paraId="08A88DA8" w14:textId="77777777" w:rsidR="00311EA2" w:rsidRPr="00F3013D" w:rsidRDefault="00311EA2" w:rsidP="00F45510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9(7/6)</w:t>
            </w:r>
          </w:p>
        </w:tc>
      </w:tr>
      <w:tr w:rsidR="00311EA2" w:rsidRPr="00F3013D" w14:paraId="449695C2" w14:textId="77777777" w:rsidTr="00A27A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noWrap/>
            <w:vAlign w:val="center"/>
            <w:hideMark/>
          </w:tcPr>
          <w:p w14:paraId="04B25780" w14:textId="77777777" w:rsidR="00311EA2" w:rsidRPr="00F3013D" w:rsidRDefault="00311EA2" w:rsidP="00F45510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48D37A34" w14:textId="77777777" w:rsidR="00311EA2" w:rsidRPr="00F3013D" w:rsidRDefault="00311EA2" w:rsidP="00F45510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2497" w:type="dxa"/>
            <w:vAlign w:val="center"/>
            <w:hideMark/>
          </w:tcPr>
          <w:p w14:paraId="7403F946" w14:textId="77777777" w:rsidR="00311EA2" w:rsidRPr="00F3013D" w:rsidRDefault="00311EA2" w:rsidP="00F45510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US" w:eastAsia="en-US" w:bidi="ar-SA"/>
              </w:rPr>
              <w:t>УКУПНО</w:t>
            </w:r>
          </w:p>
        </w:tc>
        <w:tc>
          <w:tcPr>
            <w:tcW w:w="1046" w:type="dxa"/>
            <w:noWrap/>
            <w:vAlign w:val="center"/>
            <w:hideMark/>
          </w:tcPr>
          <w:p w14:paraId="577EF135" w14:textId="4F80E768" w:rsidR="00311EA2" w:rsidRPr="00F3013D" w:rsidRDefault="00712A24" w:rsidP="00DD2612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3</w:t>
            </w:r>
            <w:r w:rsidR="00311EA2"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000.00</w:t>
            </w:r>
          </w:p>
        </w:tc>
        <w:tc>
          <w:tcPr>
            <w:tcW w:w="1749" w:type="dxa"/>
            <w:noWrap/>
            <w:vAlign w:val="center"/>
          </w:tcPr>
          <w:p w14:paraId="3BF864FB" w14:textId="198995E0" w:rsidR="00311EA2" w:rsidRPr="008805E6" w:rsidRDefault="008805E6" w:rsidP="00DD2612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3350.00</w:t>
            </w:r>
          </w:p>
        </w:tc>
        <w:tc>
          <w:tcPr>
            <w:tcW w:w="1560" w:type="dxa"/>
            <w:noWrap/>
            <w:vAlign w:val="center"/>
          </w:tcPr>
          <w:p w14:paraId="4346CC26" w14:textId="6A49DCFD" w:rsidR="00311EA2" w:rsidRPr="00D65739" w:rsidRDefault="00D65739" w:rsidP="00DD2612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1425.00</w:t>
            </w:r>
          </w:p>
        </w:tc>
        <w:tc>
          <w:tcPr>
            <w:tcW w:w="992" w:type="dxa"/>
            <w:noWrap/>
            <w:vAlign w:val="center"/>
          </w:tcPr>
          <w:p w14:paraId="0E1294EA" w14:textId="78DA6C84" w:rsidR="00311EA2" w:rsidRPr="00D65739" w:rsidRDefault="00D65739" w:rsidP="00DD2612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47.50</w:t>
            </w:r>
          </w:p>
        </w:tc>
        <w:tc>
          <w:tcPr>
            <w:tcW w:w="1138" w:type="dxa"/>
            <w:noWrap/>
            <w:vAlign w:val="center"/>
          </w:tcPr>
          <w:p w14:paraId="79E796F1" w14:textId="31067FFC" w:rsidR="00311EA2" w:rsidRPr="00D65739" w:rsidRDefault="00D65739" w:rsidP="00DD2612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42</w:t>
            </w:r>
            <w:r w:rsidR="00083DC7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.50</w:t>
            </w:r>
          </w:p>
        </w:tc>
      </w:tr>
      <w:tr w:rsidR="00CC100C" w:rsidRPr="00F3013D" w14:paraId="6B1906A6" w14:textId="77777777" w:rsidTr="00B74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noWrap/>
            <w:vAlign w:val="center"/>
          </w:tcPr>
          <w:p w14:paraId="53F6080D" w14:textId="77777777" w:rsidR="00CC100C" w:rsidRPr="00F3013D" w:rsidRDefault="00CC100C" w:rsidP="00CC100C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92" w:type="dxa"/>
            <w:noWrap/>
            <w:vAlign w:val="center"/>
          </w:tcPr>
          <w:p w14:paraId="209FAE7F" w14:textId="3DD5A0C5" w:rsidR="00CC100C" w:rsidRPr="00F3013D" w:rsidRDefault="00CC100C" w:rsidP="00CC100C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722591</w:t>
            </w:r>
          </w:p>
        </w:tc>
        <w:tc>
          <w:tcPr>
            <w:tcW w:w="2497" w:type="dxa"/>
            <w:noWrap/>
            <w:vAlign w:val="center"/>
          </w:tcPr>
          <w:p w14:paraId="28F5F476" w14:textId="47858B18" w:rsidR="00CC100C" w:rsidRPr="00F3013D" w:rsidRDefault="00CC100C" w:rsidP="00CC100C">
            <w:pPr>
              <w:suppressAutoHyphens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Властити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</w:t>
            </w:r>
            <w:proofErr w:type="spellStart"/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приходи</w:t>
            </w:r>
            <w:proofErr w:type="spellEnd"/>
          </w:p>
        </w:tc>
        <w:tc>
          <w:tcPr>
            <w:tcW w:w="1046" w:type="dxa"/>
            <w:noWrap/>
            <w:vAlign w:val="center"/>
          </w:tcPr>
          <w:p w14:paraId="7EB020CA" w14:textId="6935F647" w:rsidR="00CC100C" w:rsidRDefault="00CC100C" w:rsidP="00CC100C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3</w:t>
            </w:r>
            <w:r w:rsidRPr="00F3013D"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000.00</w:t>
            </w:r>
          </w:p>
        </w:tc>
        <w:tc>
          <w:tcPr>
            <w:tcW w:w="1749" w:type="dxa"/>
            <w:noWrap/>
            <w:vAlign w:val="center"/>
          </w:tcPr>
          <w:p w14:paraId="45E6E1FD" w14:textId="686A54C4" w:rsidR="00CC100C" w:rsidRPr="008805E6" w:rsidRDefault="00B519BF" w:rsidP="008805E6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 xml:space="preserve">                  </w:t>
            </w:r>
            <w:r w:rsidR="008805E6"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550.00</w:t>
            </w:r>
          </w:p>
        </w:tc>
        <w:tc>
          <w:tcPr>
            <w:tcW w:w="1560" w:type="dxa"/>
            <w:noWrap/>
            <w:vAlign w:val="center"/>
          </w:tcPr>
          <w:p w14:paraId="45788372" w14:textId="2FC615F0" w:rsidR="00CC100C" w:rsidRPr="00D65739" w:rsidRDefault="00D65739" w:rsidP="00CC100C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1425.00</w:t>
            </w:r>
          </w:p>
        </w:tc>
        <w:tc>
          <w:tcPr>
            <w:tcW w:w="992" w:type="dxa"/>
            <w:noWrap/>
            <w:vAlign w:val="center"/>
          </w:tcPr>
          <w:p w14:paraId="3B5792C4" w14:textId="6A66658E" w:rsidR="00CC100C" w:rsidRPr="00D65739" w:rsidRDefault="00D65739" w:rsidP="00CC100C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47.50</w:t>
            </w:r>
          </w:p>
        </w:tc>
        <w:tc>
          <w:tcPr>
            <w:tcW w:w="1138" w:type="dxa"/>
            <w:noWrap/>
            <w:vAlign w:val="center"/>
          </w:tcPr>
          <w:p w14:paraId="29A647B0" w14:textId="709D8AFE" w:rsidR="00CC100C" w:rsidRPr="00083DC7" w:rsidRDefault="00083DC7" w:rsidP="00CC100C">
            <w:pPr>
              <w:suppressAutoHyphens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259.10</w:t>
            </w:r>
          </w:p>
        </w:tc>
      </w:tr>
      <w:tr w:rsidR="00CC100C" w:rsidRPr="00F3013D" w14:paraId="76DAF9AD" w14:textId="77777777" w:rsidTr="00B74D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" w:type="dxa"/>
            <w:noWrap/>
            <w:vAlign w:val="center"/>
            <w:hideMark/>
          </w:tcPr>
          <w:p w14:paraId="5FFC1734" w14:textId="77777777" w:rsidR="00CC100C" w:rsidRPr="00F3013D" w:rsidRDefault="00CC100C" w:rsidP="00CC100C">
            <w:pPr>
              <w:suppressAutoHyphens w:val="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992" w:type="dxa"/>
            <w:noWrap/>
            <w:vAlign w:val="center"/>
          </w:tcPr>
          <w:p w14:paraId="65131D06" w14:textId="154580FC" w:rsidR="00CC100C" w:rsidRPr="00F3013D" w:rsidRDefault="005465E7" w:rsidP="00CC100C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731229</w:t>
            </w:r>
          </w:p>
        </w:tc>
        <w:tc>
          <w:tcPr>
            <w:tcW w:w="2497" w:type="dxa"/>
            <w:noWrap/>
            <w:vAlign w:val="center"/>
          </w:tcPr>
          <w:p w14:paraId="294D680A" w14:textId="09C41BAD" w:rsidR="00CC100C" w:rsidRPr="005465E7" w:rsidRDefault="005465E7" w:rsidP="00CC100C">
            <w:pPr>
              <w:suppressAutoHyphens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en-US" w:eastAsia="en-US" w:bidi="ar-SA"/>
              </w:rPr>
              <w:t>Ka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питални грантови из земље</w:t>
            </w:r>
          </w:p>
        </w:tc>
        <w:tc>
          <w:tcPr>
            <w:tcW w:w="1046" w:type="dxa"/>
            <w:noWrap/>
            <w:vAlign w:val="center"/>
          </w:tcPr>
          <w:p w14:paraId="199D20F3" w14:textId="59D945B2" w:rsidR="00CC100C" w:rsidRPr="00F3013D" w:rsidRDefault="009A4137" w:rsidP="00CC100C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  <w:tc>
          <w:tcPr>
            <w:tcW w:w="1749" w:type="dxa"/>
            <w:noWrap/>
            <w:vAlign w:val="center"/>
          </w:tcPr>
          <w:p w14:paraId="3C05D189" w14:textId="0EB054B2" w:rsidR="00CC100C" w:rsidRPr="008805E6" w:rsidRDefault="008805E6" w:rsidP="00CC100C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2800.00</w:t>
            </w:r>
          </w:p>
        </w:tc>
        <w:tc>
          <w:tcPr>
            <w:tcW w:w="1560" w:type="dxa"/>
            <w:noWrap/>
            <w:vAlign w:val="center"/>
          </w:tcPr>
          <w:p w14:paraId="464444A5" w14:textId="63AC493E" w:rsidR="00CC100C" w:rsidRPr="00D65739" w:rsidRDefault="00D65739" w:rsidP="00CC100C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en-US" w:bidi="ar-SA"/>
              </w:rPr>
              <w:t>0.00</w:t>
            </w:r>
          </w:p>
        </w:tc>
        <w:tc>
          <w:tcPr>
            <w:tcW w:w="992" w:type="dxa"/>
            <w:noWrap/>
            <w:vAlign w:val="center"/>
          </w:tcPr>
          <w:p w14:paraId="440A398B" w14:textId="6AD9B580" w:rsidR="00CC100C" w:rsidRPr="005465E7" w:rsidRDefault="001548F5" w:rsidP="00CC100C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  <w:tc>
          <w:tcPr>
            <w:tcW w:w="1138" w:type="dxa"/>
            <w:noWrap/>
            <w:vAlign w:val="center"/>
          </w:tcPr>
          <w:p w14:paraId="574E6DE6" w14:textId="2E5D7C54" w:rsidR="00CC100C" w:rsidRPr="005465E7" w:rsidRDefault="00483282" w:rsidP="00CC100C">
            <w:pPr>
              <w:suppressAutoHyphens w:val="0"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val="sr-Cyrl-BA" w:eastAsia="en-US" w:bidi="ar-SA"/>
              </w:rPr>
              <w:t>0.00</w:t>
            </w:r>
          </w:p>
        </w:tc>
      </w:tr>
    </w:tbl>
    <w:p w14:paraId="2601B02F" w14:textId="7DAD743A" w:rsidR="00DE39E1" w:rsidRPr="000F72A4" w:rsidRDefault="000F72A4" w:rsidP="00636583">
      <w:pPr>
        <w:jc w:val="both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t xml:space="preserve"> </w:t>
      </w:r>
    </w:p>
    <w:p w14:paraId="2D912F4A" w14:textId="77777777" w:rsidR="00717AD0" w:rsidRDefault="00717AD0" w:rsidP="00636583">
      <w:pPr>
        <w:jc w:val="both"/>
        <w:rPr>
          <w:rFonts w:ascii="Arial" w:hAnsi="Arial" w:cs="Arial"/>
          <w:color w:val="000000"/>
          <w:lang w:val="sr-Cyrl-BA"/>
        </w:rPr>
      </w:pPr>
    </w:p>
    <w:p w14:paraId="6BD4C3DB" w14:textId="61FC77EA" w:rsidR="007357AA" w:rsidRDefault="00DA66F3" w:rsidP="00636583">
      <w:pPr>
        <w:jc w:val="both"/>
        <w:rPr>
          <w:rFonts w:ascii="Arial" w:hAnsi="Arial" w:cs="Arial"/>
          <w:color w:val="000000"/>
          <w:lang w:val="sr-Cyrl-BA"/>
        </w:rPr>
      </w:pPr>
      <w:r>
        <w:rPr>
          <w:rFonts w:ascii="Arial" w:hAnsi="Arial" w:cs="Arial"/>
          <w:color w:val="000000"/>
          <w:lang w:val="sr-Cyrl-BA"/>
        </w:rPr>
        <w:t>Из буџета Града Градишка за 202</w:t>
      </w:r>
      <w:r w:rsidR="00431EE7">
        <w:rPr>
          <w:rFonts w:ascii="Arial" w:hAnsi="Arial" w:cs="Arial"/>
          <w:color w:val="000000"/>
        </w:rPr>
        <w:t>6</w:t>
      </w:r>
      <w:r w:rsidR="00EB4B58">
        <w:rPr>
          <w:rFonts w:ascii="Arial" w:hAnsi="Arial" w:cs="Arial"/>
          <w:color w:val="000000"/>
          <w:lang w:val="sr-Cyrl-BA"/>
        </w:rPr>
        <w:t>.</w:t>
      </w:r>
      <w:r w:rsidR="00603F03">
        <w:rPr>
          <w:rFonts w:ascii="Arial" w:hAnsi="Arial" w:cs="Arial"/>
          <w:color w:val="000000"/>
          <w:lang w:val="sr-Cyrl-BA"/>
        </w:rPr>
        <w:t xml:space="preserve"> </w:t>
      </w:r>
      <w:r w:rsidR="00EB4B58">
        <w:rPr>
          <w:rFonts w:ascii="Arial" w:hAnsi="Arial" w:cs="Arial"/>
          <w:color w:val="000000"/>
          <w:lang w:val="sr-Cyrl-BA"/>
        </w:rPr>
        <w:t>годину ЈУ</w:t>
      </w:r>
      <w:r w:rsidR="00603F03">
        <w:rPr>
          <w:rFonts w:ascii="Arial" w:hAnsi="Arial" w:cs="Arial"/>
          <w:color w:val="000000"/>
          <w:lang w:val="sr-Cyrl-BA"/>
        </w:rPr>
        <w:t xml:space="preserve"> „</w:t>
      </w:r>
      <w:r w:rsidR="00EB4B58">
        <w:rPr>
          <w:rFonts w:ascii="Arial" w:hAnsi="Arial" w:cs="Arial"/>
          <w:color w:val="000000"/>
          <w:lang w:val="sr-Cyrl-BA"/>
        </w:rPr>
        <w:t>Народна библиотека“</w:t>
      </w:r>
      <w:r w:rsidR="00A92BE3">
        <w:rPr>
          <w:rFonts w:ascii="Arial" w:hAnsi="Arial" w:cs="Arial"/>
          <w:color w:val="000000"/>
          <w:lang w:val="sr-Cyrl-BA"/>
        </w:rPr>
        <w:t xml:space="preserve"> одобрена су средства у износу од </w:t>
      </w:r>
      <w:r w:rsidR="00AF7F6E">
        <w:rPr>
          <w:rFonts w:ascii="Arial" w:hAnsi="Arial" w:cs="Arial"/>
          <w:color w:val="000000"/>
        </w:rPr>
        <w:t>7</w:t>
      </w:r>
      <w:r w:rsidR="00431EE7">
        <w:rPr>
          <w:rFonts w:ascii="Arial" w:hAnsi="Arial" w:cs="Arial"/>
          <w:color w:val="000000"/>
        </w:rPr>
        <w:t>9</w:t>
      </w:r>
      <w:r w:rsidR="00D67977">
        <w:rPr>
          <w:rFonts w:ascii="Arial" w:hAnsi="Arial" w:cs="Arial"/>
          <w:color w:val="000000"/>
        </w:rPr>
        <w:t xml:space="preserve"> </w:t>
      </w:r>
      <w:r w:rsidR="00431EE7">
        <w:rPr>
          <w:rFonts w:ascii="Arial" w:hAnsi="Arial" w:cs="Arial"/>
          <w:color w:val="000000"/>
        </w:rPr>
        <w:t>8</w:t>
      </w:r>
      <w:r w:rsidR="00A92BE3">
        <w:rPr>
          <w:rFonts w:ascii="Arial" w:hAnsi="Arial" w:cs="Arial"/>
          <w:color w:val="000000"/>
          <w:lang w:val="sr-Cyrl-BA"/>
        </w:rPr>
        <w:t>00</w:t>
      </w:r>
      <w:r w:rsidR="00483282">
        <w:rPr>
          <w:rFonts w:ascii="Arial" w:hAnsi="Arial" w:cs="Arial"/>
          <w:color w:val="000000"/>
          <w:lang w:val="sr-Cyrl-BA"/>
        </w:rPr>
        <w:t>.</w:t>
      </w:r>
      <w:r w:rsidR="00E21757">
        <w:rPr>
          <w:rFonts w:ascii="Arial" w:hAnsi="Arial" w:cs="Arial"/>
          <w:color w:val="000000"/>
          <w:lang w:val="sr-Cyrl-BA"/>
        </w:rPr>
        <w:t>00</w:t>
      </w:r>
      <w:r w:rsidR="00A92BE3">
        <w:rPr>
          <w:rFonts w:ascii="Arial" w:hAnsi="Arial" w:cs="Arial"/>
          <w:color w:val="000000"/>
          <w:lang w:val="sr-Cyrl-BA"/>
        </w:rPr>
        <w:t xml:space="preserve"> КМ.</w:t>
      </w:r>
      <w:r w:rsidR="00EB4B58">
        <w:rPr>
          <w:rFonts w:ascii="Arial" w:hAnsi="Arial" w:cs="Arial"/>
          <w:color w:val="000000"/>
          <w:lang w:val="sr-Cyrl-BA"/>
        </w:rPr>
        <w:t xml:space="preserve"> </w:t>
      </w:r>
    </w:p>
    <w:p w14:paraId="21473ADA" w14:textId="77777777" w:rsidR="007F0CB3" w:rsidRPr="00431EE7" w:rsidRDefault="007F0CB3" w:rsidP="00636583">
      <w:pPr>
        <w:jc w:val="both"/>
        <w:rPr>
          <w:rFonts w:ascii="Arial" w:hAnsi="Arial" w:cs="Arial"/>
          <w:color w:val="000000"/>
        </w:rPr>
      </w:pPr>
    </w:p>
    <w:p w14:paraId="3606291E" w14:textId="77777777" w:rsidR="007F0CB3" w:rsidRDefault="007F0CB3" w:rsidP="00636583">
      <w:pPr>
        <w:jc w:val="both"/>
        <w:rPr>
          <w:rFonts w:ascii="Arial" w:hAnsi="Arial" w:cs="Arial"/>
          <w:color w:val="000000"/>
          <w:lang w:val="sr-Cyrl-BA"/>
        </w:rPr>
      </w:pPr>
    </w:p>
    <w:p w14:paraId="44012916" w14:textId="09B428ED" w:rsidR="00200B54" w:rsidRDefault="001F3EDF" w:rsidP="00636583">
      <w:pPr>
        <w:jc w:val="both"/>
        <w:rPr>
          <w:rFonts w:ascii="Arial" w:hAnsi="Arial" w:cs="Arial"/>
          <w:bCs/>
          <w:color w:val="000000"/>
          <w:lang w:val="sr-Cyrl-BA"/>
        </w:rPr>
      </w:pPr>
      <w:r w:rsidRPr="00E37392">
        <w:rPr>
          <w:rFonts w:ascii="Arial" w:hAnsi="Arial" w:cs="Arial"/>
          <w:b/>
          <w:bCs/>
          <w:color w:val="000000"/>
          <w:lang w:val="sr-Cyrl-BA"/>
        </w:rPr>
        <w:t>Највећ</w:t>
      </w:r>
      <w:r w:rsidR="00200B54">
        <w:rPr>
          <w:rFonts w:ascii="Arial" w:hAnsi="Arial" w:cs="Arial"/>
          <w:b/>
          <w:bCs/>
          <w:color w:val="000000"/>
          <w:lang w:val="sr-Cyrl-BA"/>
        </w:rPr>
        <w:t>и</w:t>
      </w:r>
      <w:r w:rsidRPr="00E37392">
        <w:rPr>
          <w:rFonts w:ascii="Arial" w:hAnsi="Arial" w:cs="Arial"/>
          <w:b/>
          <w:bCs/>
          <w:color w:val="000000"/>
          <w:lang w:val="sr-Cyrl-BA"/>
        </w:rPr>
        <w:t xml:space="preserve"> расход</w:t>
      </w:r>
      <w:r w:rsidR="00200B54">
        <w:rPr>
          <w:rFonts w:ascii="Arial" w:hAnsi="Arial" w:cs="Arial"/>
          <w:b/>
          <w:bCs/>
          <w:color w:val="000000"/>
          <w:lang w:val="sr-Cyrl-BA"/>
        </w:rPr>
        <w:t>и</w:t>
      </w:r>
      <w:r w:rsidRPr="00E37392">
        <w:rPr>
          <w:rFonts w:ascii="Arial" w:hAnsi="Arial" w:cs="Arial"/>
          <w:b/>
          <w:bCs/>
          <w:color w:val="000000"/>
          <w:lang w:val="sr-Cyrl-BA"/>
        </w:rPr>
        <w:t xml:space="preserve"> </w:t>
      </w:r>
      <w:r w:rsidR="00E37392" w:rsidRPr="00E37392">
        <w:rPr>
          <w:rFonts w:ascii="Arial" w:hAnsi="Arial" w:cs="Arial"/>
          <w:b/>
          <w:bCs/>
          <w:color w:val="000000"/>
          <w:lang w:val="sr-Cyrl-BA"/>
        </w:rPr>
        <w:t>за период 1.1</w:t>
      </w:r>
      <w:r w:rsidR="00603F03">
        <w:rPr>
          <w:rFonts w:ascii="Arial" w:hAnsi="Arial" w:cs="Arial"/>
          <w:b/>
          <w:bCs/>
          <w:color w:val="000000"/>
          <w:lang w:val="sr-Cyrl-BA"/>
        </w:rPr>
        <w:t>-</w:t>
      </w:r>
      <w:r w:rsidR="00B52198" w:rsidRPr="00E37392">
        <w:rPr>
          <w:rFonts w:ascii="Arial" w:hAnsi="Arial" w:cs="Arial"/>
          <w:b/>
          <w:bCs/>
          <w:color w:val="000000"/>
          <w:lang w:val="sr-Cyrl-BA"/>
        </w:rPr>
        <w:t>30</w:t>
      </w:r>
      <w:r w:rsidR="00FE2ED4">
        <w:rPr>
          <w:rFonts w:ascii="Arial" w:hAnsi="Arial" w:cs="Arial"/>
          <w:b/>
          <w:bCs/>
          <w:color w:val="000000"/>
          <w:lang w:val="sr-Cyrl-BA"/>
        </w:rPr>
        <w:t>.6.</w:t>
      </w:r>
      <w:r w:rsidR="00020CAD" w:rsidRPr="00E37392">
        <w:rPr>
          <w:rFonts w:ascii="Arial" w:hAnsi="Arial" w:cs="Arial"/>
          <w:b/>
          <w:bCs/>
          <w:color w:val="000000"/>
          <w:lang w:val="sr-Cyrl-BA"/>
        </w:rPr>
        <w:t>20</w:t>
      </w:r>
      <w:r w:rsidR="00020CAD" w:rsidRPr="00E37392">
        <w:rPr>
          <w:rFonts w:ascii="Arial" w:hAnsi="Arial" w:cs="Arial"/>
          <w:b/>
          <w:bCs/>
          <w:color w:val="000000"/>
        </w:rPr>
        <w:t>2</w:t>
      </w:r>
      <w:r w:rsidR="00431EE7">
        <w:rPr>
          <w:rFonts w:ascii="Arial" w:hAnsi="Arial" w:cs="Arial"/>
          <w:b/>
          <w:bCs/>
          <w:color w:val="000000"/>
        </w:rPr>
        <w:t>6</w:t>
      </w:r>
      <w:r w:rsidR="00545276" w:rsidRPr="00E37392">
        <w:rPr>
          <w:rFonts w:ascii="Arial" w:hAnsi="Arial" w:cs="Arial"/>
          <w:b/>
          <w:bCs/>
          <w:color w:val="000000"/>
          <w:lang w:val="sr-Cyrl-BA"/>
        </w:rPr>
        <w:t xml:space="preserve">. </w:t>
      </w:r>
      <w:r w:rsidR="00200B54">
        <w:rPr>
          <w:rFonts w:ascii="Arial" w:hAnsi="Arial" w:cs="Arial"/>
          <w:b/>
          <w:bCs/>
          <w:color w:val="000000"/>
          <w:lang w:val="sr-Cyrl-BA"/>
        </w:rPr>
        <w:t>године су</w:t>
      </w:r>
      <w:r w:rsidR="00545276" w:rsidRPr="00E37392">
        <w:rPr>
          <w:rFonts w:ascii="Arial" w:hAnsi="Arial" w:cs="Arial"/>
          <w:b/>
          <w:bCs/>
          <w:color w:val="000000"/>
          <w:lang w:val="sr-Cyrl-BA"/>
        </w:rPr>
        <w:t xml:space="preserve"> на</w:t>
      </w:r>
      <w:r w:rsidR="00200B54">
        <w:rPr>
          <w:rFonts w:ascii="Arial" w:hAnsi="Arial" w:cs="Arial"/>
          <w:b/>
          <w:bCs/>
          <w:color w:val="000000"/>
          <w:lang w:val="sr-Cyrl-BA"/>
        </w:rPr>
        <w:t xml:space="preserve"> </w:t>
      </w:r>
      <w:r w:rsidR="00FE2ED4">
        <w:rPr>
          <w:rFonts w:ascii="Arial" w:hAnsi="Arial" w:cs="Arial"/>
          <w:bCs/>
          <w:color w:val="000000"/>
          <w:lang w:val="sr-Cyrl-BA"/>
        </w:rPr>
        <w:t xml:space="preserve">Економском </w:t>
      </w:r>
      <w:r w:rsidR="00545276" w:rsidRPr="00E37392">
        <w:rPr>
          <w:rFonts w:ascii="Arial" w:hAnsi="Arial" w:cs="Arial"/>
          <w:bCs/>
          <w:color w:val="000000"/>
          <w:lang w:val="sr-Cyrl-BA"/>
        </w:rPr>
        <w:t>коду 4129</w:t>
      </w:r>
      <w:r w:rsidR="00FE2ED4">
        <w:rPr>
          <w:rFonts w:ascii="Arial" w:hAnsi="Arial" w:cs="Arial"/>
          <w:bCs/>
          <w:color w:val="000000"/>
          <w:lang w:val="sr-Cyrl-BA"/>
        </w:rPr>
        <w:t>00</w:t>
      </w:r>
      <w:r w:rsidR="00E37392">
        <w:rPr>
          <w:rFonts w:ascii="Arial" w:hAnsi="Arial" w:cs="Arial"/>
          <w:bCs/>
          <w:color w:val="000000"/>
          <w:lang w:val="sr-Cyrl-BA"/>
        </w:rPr>
        <w:t xml:space="preserve"> </w:t>
      </w:r>
      <w:r w:rsidR="00545276" w:rsidRPr="00E37392">
        <w:rPr>
          <w:rFonts w:ascii="Arial" w:hAnsi="Arial" w:cs="Arial"/>
          <w:bCs/>
          <w:color w:val="000000"/>
          <w:lang w:val="sr-Cyrl-BA"/>
        </w:rPr>
        <w:t>- Остали непом</w:t>
      </w:r>
      <w:r w:rsidR="002B192D" w:rsidRPr="00E37392">
        <w:rPr>
          <w:rFonts w:ascii="Arial" w:hAnsi="Arial" w:cs="Arial"/>
          <w:bCs/>
          <w:color w:val="000000"/>
          <w:lang w:val="sr-Cyrl-BA"/>
        </w:rPr>
        <w:t xml:space="preserve">енути расходи који износе </w:t>
      </w:r>
      <w:r w:rsidR="00C24054">
        <w:rPr>
          <w:rFonts w:ascii="Arial" w:hAnsi="Arial" w:cs="Arial"/>
          <w:bCs/>
          <w:color w:val="000000"/>
          <w:lang w:val="sr-Cyrl-BA"/>
        </w:rPr>
        <w:t>2</w:t>
      </w:r>
      <w:r w:rsidR="00431EE7">
        <w:rPr>
          <w:rFonts w:ascii="Arial" w:hAnsi="Arial" w:cs="Arial"/>
          <w:bCs/>
          <w:color w:val="000000"/>
        </w:rPr>
        <w:t>5 594.1</w:t>
      </w:r>
      <w:r w:rsidR="00B92D0B">
        <w:rPr>
          <w:rFonts w:ascii="Arial" w:hAnsi="Arial" w:cs="Arial"/>
          <w:bCs/>
          <w:color w:val="000000"/>
        </w:rPr>
        <w:t>7</w:t>
      </w:r>
      <w:r w:rsidR="00545276" w:rsidRPr="00E37392">
        <w:rPr>
          <w:rFonts w:ascii="Arial" w:hAnsi="Arial" w:cs="Arial"/>
          <w:bCs/>
          <w:color w:val="000000"/>
          <w:lang w:val="sr-Cyrl-BA"/>
        </w:rPr>
        <w:t xml:space="preserve"> КМ</w:t>
      </w:r>
      <w:r w:rsidR="00200B54">
        <w:rPr>
          <w:rFonts w:ascii="Arial" w:hAnsi="Arial" w:cs="Arial"/>
          <w:bCs/>
          <w:color w:val="000000"/>
          <w:lang w:val="sr-Cyrl-BA"/>
        </w:rPr>
        <w:t xml:space="preserve"> и чине га:</w:t>
      </w:r>
    </w:p>
    <w:p w14:paraId="5F92B72E" w14:textId="77777777" w:rsidR="00200B54" w:rsidRPr="00200B54" w:rsidRDefault="00200B54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57E51D4A" w14:textId="7FDD58D9" w:rsidR="00545276" w:rsidRPr="00E4242C" w:rsidRDefault="00545276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 xml:space="preserve">Расходи по </w:t>
      </w:r>
      <w:r w:rsidR="00FE614B" w:rsidRPr="00E4242C">
        <w:rPr>
          <w:rFonts w:ascii="Arial" w:hAnsi="Arial" w:cs="Arial"/>
          <w:bCs/>
          <w:color w:val="000000"/>
          <w:lang w:val="sr-Cyrl-BA"/>
        </w:rPr>
        <w:t>основу котизације за семинаре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022013" w:rsidRPr="00E4242C">
        <w:rPr>
          <w:rFonts w:ascii="Arial" w:hAnsi="Arial" w:cs="Arial"/>
          <w:bCs/>
          <w:color w:val="000000"/>
          <w:lang w:val="sr-Cyrl-BA"/>
        </w:rPr>
        <w:t>2</w:t>
      </w:r>
      <w:r w:rsidR="00431EE7" w:rsidRPr="00E4242C">
        <w:rPr>
          <w:rFonts w:ascii="Arial" w:hAnsi="Arial" w:cs="Arial"/>
          <w:bCs/>
          <w:color w:val="000000"/>
          <w:lang w:val="sr-Cyrl-BA"/>
        </w:rPr>
        <w:t>4</w:t>
      </w:r>
      <w:r w:rsidR="00C24054" w:rsidRPr="00E4242C">
        <w:rPr>
          <w:rFonts w:ascii="Arial" w:hAnsi="Arial" w:cs="Arial"/>
          <w:bCs/>
          <w:color w:val="000000"/>
          <w:lang w:val="sr-Cyrl-BA"/>
        </w:rPr>
        <w:t>5</w:t>
      </w:r>
      <w:r w:rsidR="00675B35" w:rsidRPr="00E4242C">
        <w:rPr>
          <w:rFonts w:ascii="Arial" w:hAnsi="Arial" w:cs="Arial"/>
          <w:bCs/>
          <w:color w:val="000000"/>
          <w:lang w:val="sr-Cyrl-BA"/>
        </w:rPr>
        <w:t>.</w:t>
      </w:r>
      <w:r w:rsidR="00FC334E" w:rsidRPr="00E4242C">
        <w:rPr>
          <w:rFonts w:ascii="Arial" w:hAnsi="Arial" w:cs="Arial"/>
          <w:bCs/>
          <w:color w:val="000000"/>
          <w:lang w:val="sr-Cyrl-BA"/>
        </w:rPr>
        <w:t>00</w:t>
      </w:r>
      <w:r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0BA19693" w14:textId="04324FA9" w:rsidR="00545276" w:rsidRPr="00E4242C" w:rsidRDefault="00545276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>Расходи за бруто накнаде</w:t>
      </w:r>
      <w:r w:rsidR="00A9739B" w:rsidRPr="00E4242C">
        <w:rPr>
          <w:rFonts w:ascii="Arial" w:hAnsi="Arial" w:cs="Arial"/>
          <w:bCs/>
          <w:color w:val="000000"/>
          <w:lang w:val="sr-Cyrl-BA"/>
        </w:rPr>
        <w:t xml:space="preserve"> члановима Управног одбора</w:t>
      </w:r>
      <w:r w:rsidR="003B0ACC">
        <w:rPr>
          <w:rFonts w:ascii="Arial" w:hAnsi="Arial" w:cs="Arial"/>
          <w:bCs/>
          <w:color w:val="000000"/>
        </w:rPr>
        <w:t>.</w:t>
      </w:r>
      <w:r w:rsidR="00E4242C">
        <w:rPr>
          <w:rFonts w:ascii="Arial" w:hAnsi="Arial" w:cs="Arial"/>
          <w:bCs/>
          <w:color w:val="000000"/>
        </w:rPr>
        <w:tab/>
      </w:r>
      <w:r w:rsidR="00022013" w:rsidRPr="00E4242C">
        <w:rPr>
          <w:rFonts w:ascii="Arial" w:hAnsi="Arial" w:cs="Arial"/>
          <w:bCs/>
          <w:color w:val="000000"/>
          <w:lang w:val="sr-Cyrl-BA"/>
        </w:rPr>
        <w:t>2</w:t>
      </w:r>
      <w:r w:rsidR="00A92728" w:rsidRPr="00E4242C">
        <w:rPr>
          <w:rFonts w:ascii="Arial" w:hAnsi="Arial" w:cs="Arial"/>
          <w:bCs/>
          <w:color w:val="000000"/>
          <w:lang w:val="sr-Cyrl-BA"/>
        </w:rPr>
        <w:t xml:space="preserve"> </w:t>
      </w:r>
      <w:r w:rsidR="002B192D" w:rsidRPr="00E4242C">
        <w:rPr>
          <w:rFonts w:ascii="Arial" w:hAnsi="Arial" w:cs="Arial"/>
          <w:bCs/>
          <w:color w:val="000000"/>
          <w:lang w:val="sr-Cyrl-BA"/>
        </w:rPr>
        <w:t>3</w:t>
      </w:r>
      <w:r w:rsidR="003E0CEC" w:rsidRPr="00E4242C">
        <w:rPr>
          <w:rFonts w:ascii="Arial" w:hAnsi="Arial" w:cs="Arial"/>
          <w:bCs/>
          <w:color w:val="000000"/>
          <w:lang w:val="sr-Cyrl-BA"/>
        </w:rPr>
        <w:t>98</w:t>
      </w:r>
      <w:r w:rsidR="00022013" w:rsidRPr="00E4242C">
        <w:rPr>
          <w:rFonts w:ascii="Arial" w:hAnsi="Arial" w:cs="Arial"/>
          <w:bCs/>
          <w:color w:val="000000"/>
          <w:lang w:val="sr-Cyrl-BA"/>
        </w:rPr>
        <w:t>.</w:t>
      </w:r>
      <w:r w:rsidR="003E0CEC" w:rsidRPr="00E4242C">
        <w:rPr>
          <w:rFonts w:ascii="Arial" w:hAnsi="Arial" w:cs="Arial"/>
          <w:bCs/>
          <w:color w:val="000000"/>
          <w:lang w:val="sr-Cyrl-BA"/>
        </w:rPr>
        <w:t>80</w:t>
      </w:r>
      <w:r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7466F408" w14:textId="065BA774" w:rsidR="00545276" w:rsidRPr="00E4242C" w:rsidRDefault="00545276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 xml:space="preserve">Расходи за бруто </w:t>
      </w:r>
      <w:r w:rsidR="00985599" w:rsidRPr="00E4242C">
        <w:rPr>
          <w:rFonts w:ascii="Arial" w:hAnsi="Arial" w:cs="Arial"/>
          <w:bCs/>
          <w:color w:val="000000"/>
          <w:lang w:val="sr-Cyrl-BA"/>
        </w:rPr>
        <w:t>накнаде по Уг</w:t>
      </w:r>
      <w:r w:rsidR="002B192D" w:rsidRPr="00E4242C">
        <w:rPr>
          <w:rFonts w:ascii="Arial" w:hAnsi="Arial" w:cs="Arial"/>
          <w:bCs/>
          <w:color w:val="000000"/>
          <w:lang w:val="sr-Cyrl-BA"/>
        </w:rPr>
        <w:t>овору о дјелу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B92D0B" w:rsidRPr="00E4242C">
        <w:rPr>
          <w:rFonts w:ascii="Arial" w:hAnsi="Arial" w:cs="Arial"/>
          <w:bCs/>
          <w:color w:val="000000"/>
          <w:lang w:val="sr-Cyrl-BA"/>
        </w:rPr>
        <w:t xml:space="preserve">15 </w:t>
      </w:r>
      <w:r w:rsidR="00431EE7" w:rsidRPr="00E4242C">
        <w:rPr>
          <w:rFonts w:ascii="Arial" w:hAnsi="Arial" w:cs="Arial"/>
          <w:bCs/>
          <w:color w:val="000000"/>
          <w:lang w:val="sr-Cyrl-BA"/>
        </w:rPr>
        <w:t>231</w:t>
      </w:r>
      <w:r w:rsidR="008F44C1" w:rsidRPr="00E4242C">
        <w:rPr>
          <w:rFonts w:ascii="Arial" w:hAnsi="Arial" w:cs="Arial"/>
          <w:bCs/>
          <w:color w:val="000000"/>
          <w:lang w:val="sr-Cyrl-BA"/>
        </w:rPr>
        <w:t>.</w:t>
      </w:r>
      <w:r w:rsidR="00431EE7" w:rsidRPr="00E4242C">
        <w:rPr>
          <w:rFonts w:ascii="Arial" w:hAnsi="Arial" w:cs="Arial"/>
          <w:bCs/>
          <w:color w:val="000000"/>
          <w:lang w:val="sr-Cyrl-BA"/>
        </w:rPr>
        <w:t>67</w:t>
      </w:r>
      <w:r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2CACC248" w14:textId="2F57CCE2" w:rsidR="00545276" w:rsidRPr="00E4242C" w:rsidRDefault="00545276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 xml:space="preserve">Расходи по основу </w:t>
      </w:r>
      <w:r w:rsidR="002B192D" w:rsidRPr="00E4242C">
        <w:rPr>
          <w:rFonts w:ascii="Arial" w:hAnsi="Arial" w:cs="Arial"/>
          <w:bCs/>
          <w:color w:val="000000"/>
          <w:lang w:val="sr-Cyrl-BA"/>
        </w:rPr>
        <w:t>организације манифестација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431EE7" w:rsidRPr="00E4242C">
        <w:rPr>
          <w:rFonts w:ascii="Arial" w:hAnsi="Arial" w:cs="Arial"/>
          <w:bCs/>
          <w:color w:val="000000"/>
          <w:lang w:val="sr-Cyrl-BA"/>
        </w:rPr>
        <w:t>3 539.1</w:t>
      </w:r>
      <w:r w:rsidR="00C24054" w:rsidRPr="00E4242C">
        <w:rPr>
          <w:rFonts w:ascii="Arial" w:hAnsi="Arial" w:cs="Arial"/>
          <w:bCs/>
          <w:color w:val="000000"/>
          <w:lang w:val="sr-Cyrl-BA"/>
        </w:rPr>
        <w:t>0</w:t>
      </w:r>
      <w:r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4DC90020" w14:textId="52DAF13E" w:rsidR="00545276" w:rsidRPr="00E4242C" w:rsidRDefault="002B192D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>Расходи за поклоне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C24054" w:rsidRPr="00E4242C">
        <w:rPr>
          <w:rFonts w:ascii="Arial" w:hAnsi="Arial" w:cs="Arial"/>
          <w:bCs/>
          <w:color w:val="000000"/>
          <w:lang w:val="sr-Cyrl-BA"/>
        </w:rPr>
        <w:t>1</w:t>
      </w:r>
      <w:r w:rsidR="00F46FA7" w:rsidRPr="00E4242C">
        <w:rPr>
          <w:rFonts w:ascii="Arial" w:hAnsi="Arial" w:cs="Arial"/>
          <w:bCs/>
          <w:color w:val="000000"/>
          <w:lang w:val="sr-Cyrl-BA"/>
        </w:rPr>
        <w:t xml:space="preserve"> </w:t>
      </w:r>
      <w:r w:rsidR="00431EE7" w:rsidRPr="00E4242C">
        <w:rPr>
          <w:rFonts w:ascii="Arial" w:hAnsi="Arial" w:cs="Arial"/>
          <w:bCs/>
          <w:color w:val="000000"/>
          <w:lang w:val="sr-Cyrl-BA"/>
        </w:rPr>
        <w:t>466.00</w:t>
      </w:r>
      <w:r w:rsidR="00545276"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3316A0AB" w14:textId="3465B93B" w:rsidR="00545276" w:rsidRPr="00E4242C" w:rsidRDefault="00FE614B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>Расходи по основу чланарина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CF2F1C" w:rsidRPr="00E4242C">
        <w:rPr>
          <w:rFonts w:ascii="Arial" w:hAnsi="Arial" w:cs="Arial"/>
          <w:bCs/>
          <w:color w:val="000000"/>
          <w:lang w:val="sr-Cyrl-BA"/>
        </w:rPr>
        <w:t>10</w:t>
      </w:r>
      <w:r w:rsidR="00022013" w:rsidRPr="00E4242C">
        <w:rPr>
          <w:rFonts w:ascii="Arial" w:hAnsi="Arial" w:cs="Arial"/>
          <w:bCs/>
          <w:color w:val="000000"/>
          <w:lang w:val="sr-Cyrl-BA"/>
        </w:rPr>
        <w:t>0</w:t>
      </w:r>
      <w:r w:rsidR="00A9739B" w:rsidRPr="00E4242C">
        <w:rPr>
          <w:rFonts w:ascii="Arial" w:hAnsi="Arial" w:cs="Arial"/>
          <w:bCs/>
          <w:color w:val="000000"/>
          <w:lang w:val="sr-Cyrl-BA"/>
        </w:rPr>
        <w:t>.</w:t>
      </w:r>
      <w:r w:rsidR="00FC334E" w:rsidRPr="00E4242C">
        <w:rPr>
          <w:rFonts w:ascii="Arial" w:hAnsi="Arial" w:cs="Arial"/>
          <w:bCs/>
          <w:color w:val="000000"/>
          <w:lang w:val="sr-Cyrl-BA"/>
        </w:rPr>
        <w:t>00</w:t>
      </w:r>
      <w:r w:rsidR="00545276" w:rsidRPr="00E4242C">
        <w:rPr>
          <w:rFonts w:ascii="Arial" w:hAnsi="Arial" w:cs="Arial"/>
          <w:bCs/>
          <w:color w:val="000000"/>
          <w:lang w:val="sr-Cyrl-BA"/>
        </w:rPr>
        <w:t xml:space="preserve"> КМ</w:t>
      </w:r>
      <w:r w:rsidR="005465E7" w:rsidRPr="00E4242C">
        <w:rPr>
          <w:rFonts w:ascii="Arial" w:hAnsi="Arial" w:cs="Arial"/>
          <w:bCs/>
          <w:color w:val="000000"/>
          <w:lang w:val="sr-Cyrl-BA"/>
        </w:rPr>
        <w:t>,</w:t>
      </w:r>
    </w:p>
    <w:p w14:paraId="061EA02F" w14:textId="3D7FE0E1" w:rsidR="00F45510" w:rsidRPr="00E4242C" w:rsidRDefault="00545276" w:rsidP="00E4242C">
      <w:pPr>
        <w:pStyle w:val="ListParagraph"/>
        <w:numPr>
          <w:ilvl w:val="0"/>
          <w:numId w:val="9"/>
        </w:numPr>
        <w:tabs>
          <w:tab w:val="right" w:leader="dot" w:pos="10026"/>
        </w:tabs>
        <w:ind w:left="714" w:hanging="357"/>
        <w:rPr>
          <w:rFonts w:ascii="Arial" w:hAnsi="Arial" w:cs="Arial"/>
          <w:bCs/>
          <w:color w:val="000000"/>
          <w:lang w:val="sr-Cyrl-BA"/>
        </w:rPr>
      </w:pPr>
      <w:r w:rsidRPr="00E4242C">
        <w:rPr>
          <w:rFonts w:ascii="Arial" w:hAnsi="Arial" w:cs="Arial"/>
          <w:bCs/>
          <w:color w:val="000000"/>
          <w:lang w:val="sr-Cyrl-BA"/>
        </w:rPr>
        <w:t>Ост</w:t>
      </w:r>
      <w:r w:rsidR="00985599" w:rsidRPr="00E4242C">
        <w:rPr>
          <w:rFonts w:ascii="Arial" w:hAnsi="Arial" w:cs="Arial"/>
          <w:bCs/>
          <w:color w:val="000000"/>
          <w:lang w:val="sr-Cyrl-BA"/>
        </w:rPr>
        <w:t>али непомену</w:t>
      </w:r>
      <w:r w:rsidR="00FE614B" w:rsidRPr="00E4242C">
        <w:rPr>
          <w:rFonts w:ascii="Arial" w:hAnsi="Arial" w:cs="Arial"/>
          <w:bCs/>
          <w:color w:val="000000"/>
          <w:lang w:val="sr-Cyrl-BA"/>
        </w:rPr>
        <w:t xml:space="preserve">ти расходи </w:t>
      </w:r>
      <w:r w:rsidR="00022013" w:rsidRPr="00E4242C">
        <w:rPr>
          <w:rFonts w:ascii="Arial" w:hAnsi="Arial" w:cs="Arial"/>
          <w:bCs/>
          <w:color w:val="000000"/>
          <w:lang w:val="sr-Cyrl-BA"/>
        </w:rPr>
        <w:t>(кухиња)</w:t>
      </w:r>
      <w:r w:rsidR="00E4242C">
        <w:rPr>
          <w:rFonts w:ascii="Arial" w:hAnsi="Arial" w:cs="Arial"/>
          <w:bCs/>
          <w:color w:val="000000"/>
          <w:lang w:val="sr-Cyrl-BA"/>
        </w:rPr>
        <w:tab/>
      </w:r>
      <w:r w:rsidR="00C24054" w:rsidRPr="00E4242C">
        <w:rPr>
          <w:rFonts w:ascii="Arial" w:hAnsi="Arial" w:cs="Arial"/>
          <w:bCs/>
          <w:color w:val="000000"/>
          <w:lang w:val="sr-Cyrl-BA"/>
        </w:rPr>
        <w:t>2</w:t>
      </w:r>
      <w:r w:rsidR="00F46FA7" w:rsidRPr="00E4242C">
        <w:rPr>
          <w:rFonts w:ascii="Arial" w:hAnsi="Arial" w:cs="Arial"/>
          <w:bCs/>
          <w:color w:val="000000"/>
          <w:lang w:val="sr-Cyrl-BA"/>
        </w:rPr>
        <w:t xml:space="preserve"> </w:t>
      </w:r>
      <w:r w:rsidR="00431EE7" w:rsidRPr="00E4242C">
        <w:rPr>
          <w:rFonts w:ascii="Arial" w:hAnsi="Arial" w:cs="Arial"/>
          <w:bCs/>
          <w:color w:val="000000"/>
          <w:lang w:val="sr-Cyrl-BA"/>
        </w:rPr>
        <w:t>613.6</w:t>
      </w:r>
      <w:r w:rsidR="00C24054" w:rsidRPr="00E4242C">
        <w:rPr>
          <w:rFonts w:ascii="Arial" w:hAnsi="Arial" w:cs="Arial"/>
          <w:bCs/>
          <w:color w:val="000000"/>
          <w:lang w:val="sr-Cyrl-BA"/>
        </w:rPr>
        <w:t>0</w:t>
      </w:r>
      <w:r w:rsidR="008A20C5" w:rsidRPr="00E4242C">
        <w:rPr>
          <w:rFonts w:ascii="Arial" w:hAnsi="Arial" w:cs="Arial"/>
          <w:bCs/>
          <w:color w:val="000000"/>
          <w:lang w:val="sr-Cyrl-BA"/>
        </w:rPr>
        <w:t xml:space="preserve"> КM</w:t>
      </w:r>
      <w:r w:rsidR="005465E7" w:rsidRPr="00E4242C">
        <w:rPr>
          <w:rFonts w:ascii="Arial" w:hAnsi="Arial" w:cs="Arial"/>
          <w:bCs/>
          <w:color w:val="000000"/>
          <w:lang w:val="sr-Cyrl-BA"/>
        </w:rPr>
        <w:t>.</w:t>
      </w:r>
    </w:p>
    <w:p w14:paraId="012D7B14" w14:textId="77777777" w:rsidR="00A92BE3" w:rsidRPr="00E37392" w:rsidRDefault="00A92BE3" w:rsidP="0072470D">
      <w:pPr>
        <w:jc w:val="both"/>
        <w:rPr>
          <w:rFonts w:ascii="Arial" w:hAnsi="Arial" w:cs="Arial"/>
          <w:bCs/>
          <w:color w:val="000000"/>
          <w:lang w:val="sr-Cyrl-BA"/>
        </w:rPr>
      </w:pPr>
    </w:p>
    <w:p w14:paraId="5B4F6A23" w14:textId="77777777" w:rsidR="008A601E" w:rsidRDefault="008A601E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8D76B8F" w14:textId="77777777" w:rsidR="00A92BE3" w:rsidRDefault="006F5AB9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  <w:r>
        <w:rPr>
          <w:rFonts w:ascii="Arial" w:hAnsi="Arial" w:cs="Arial"/>
          <w:b/>
          <w:bCs/>
          <w:color w:val="000000"/>
          <w:lang w:val="sr-Cyrl-BA"/>
        </w:rPr>
        <w:t xml:space="preserve">  </w:t>
      </w:r>
    </w:p>
    <w:p w14:paraId="01F474AC" w14:textId="0B4616C2" w:rsidR="00DE39E1" w:rsidRPr="00A92BE3" w:rsidRDefault="006F5AB9" w:rsidP="00636583">
      <w:pPr>
        <w:jc w:val="both"/>
        <w:rPr>
          <w:rFonts w:ascii="Arial" w:hAnsi="Arial" w:cs="Arial"/>
          <w:b/>
          <w:bCs/>
          <w:color w:val="000000"/>
          <w:lang w:val="sr-Cyrl-BA"/>
        </w:rPr>
      </w:pPr>
      <w:r>
        <w:rPr>
          <w:rFonts w:ascii="Arial" w:hAnsi="Arial" w:cs="Arial"/>
          <w:b/>
          <w:bCs/>
          <w:color w:val="000000"/>
          <w:lang w:val="sr-Cyrl-BA"/>
        </w:rPr>
        <w:t xml:space="preserve">                                                          </w:t>
      </w:r>
      <w:r w:rsidR="00A92BE3">
        <w:rPr>
          <w:rFonts w:ascii="Arial" w:hAnsi="Arial" w:cs="Arial"/>
          <w:b/>
          <w:bCs/>
          <w:color w:val="000000"/>
          <w:lang w:val="sr-Cyrl-BA"/>
        </w:rPr>
        <w:t xml:space="preserve">                           </w:t>
      </w:r>
    </w:p>
    <w:p w14:paraId="6F07C213" w14:textId="2215BC15" w:rsidR="0072470D" w:rsidRPr="00EB2BCA" w:rsidRDefault="00A60AD8" w:rsidP="00636583">
      <w:pPr>
        <w:jc w:val="both"/>
        <w:rPr>
          <w:rFonts w:ascii="Arial" w:hAnsi="Arial" w:cs="Arial"/>
          <w:color w:val="000000"/>
          <w:lang w:val="sr-Cyrl-BA"/>
        </w:rPr>
      </w:pPr>
      <w:r w:rsidRPr="00EB2BCA">
        <w:rPr>
          <w:rFonts w:ascii="Arial" w:hAnsi="Arial" w:cs="Arial"/>
          <w:color w:val="000000"/>
        </w:rPr>
        <w:t xml:space="preserve">                                           </w:t>
      </w:r>
      <w:r w:rsidR="00DD2238" w:rsidRPr="00EB2BCA">
        <w:rPr>
          <w:rFonts w:ascii="Arial" w:hAnsi="Arial" w:cs="Arial"/>
          <w:color w:val="000000"/>
          <w:lang w:val="sr-Cyrl-BA"/>
        </w:rPr>
        <w:t xml:space="preserve">                                                     </w:t>
      </w:r>
      <w:r w:rsidR="008A0E6B" w:rsidRPr="00EB2BCA">
        <w:rPr>
          <w:rFonts w:ascii="Arial" w:hAnsi="Arial" w:cs="Arial"/>
          <w:color w:val="000000"/>
        </w:rPr>
        <w:t xml:space="preserve">          </w:t>
      </w:r>
      <w:r w:rsidR="00DD2238" w:rsidRPr="00EB2BCA">
        <w:rPr>
          <w:rFonts w:ascii="Arial" w:hAnsi="Arial" w:cs="Arial"/>
          <w:color w:val="000000"/>
          <w:lang w:val="sr-Cyrl-BA"/>
        </w:rPr>
        <w:t xml:space="preserve">      Директор        </w:t>
      </w:r>
    </w:p>
    <w:p w14:paraId="0873D02D" w14:textId="6546FA93" w:rsidR="00545276" w:rsidRPr="00EB2BCA" w:rsidRDefault="00DD2238" w:rsidP="00636583">
      <w:pPr>
        <w:jc w:val="both"/>
        <w:rPr>
          <w:rFonts w:ascii="Arial" w:hAnsi="Arial" w:cs="Arial"/>
          <w:color w:val="000000"/>
          <w:lang w:val="sr-Cyrl-BA"/>
        </w:rPr>
      </w:pPr>
      <w:r w:rsidRPr="00EB2BCA">
        <w:rPr>
          <w:rFonts w:ascii="Arial" w:hAnsi="Arial" w:cs="Arial"/>
          <w:color w:val="000000"/>
          <w:lang w:val="sr-Cyrl-BA"/>
        </w:rPr>
        <w:t xml:space="preserve">                                </w:t>
      </w:r>
    </w:p>
    <w:p w14:paraId="2875FA3F" w14:textId="4CC35E98" w:rsidR="00C10D9E" w:rsidRPr="00EB2BCA" w:rsidRDefault="000673FA" w:rsidP="00636583">
      <w:pPr>
        <w:jc w:val="both"/>
        <w:rPr>
          <w:rFonts w:ascii="Arial" w:hAnsi="Arial" w:cs="Arial"/>
          <w:color w:val="000000"/>
          <w:lang w:val="bs-Cyrl-BA"/>
        </w:rPr>
      </w:pPr>
      <w:r w:rsidRPr="00EB2BCA">
        <w:rPr>
          <w:rFonts w:ascii="Arial" w:hAnsi="Arial" w:cs="Arial"/>
          <w:color w:val="000000"/>
          <w:lang w:val="sr-Cyrl-BA"/>
        </w:rPr>
        <w:t>Број протокола:</w:t>
      </w:r>
      <w:r w:rsidR="0027627F" w:rsidRPr="00EB2BCA">
        <w:rPr>
          <w:rFonts w:ascii="Arial" w:hAnsi="Arial" w:cs="Arial"/>
          <w:color w:val="000000"/>
          <w:lang w:val="sr-Cyrl-BA"/>
        </w:rPr>
        <w:t xml:space="preserve"> </w:t>
      </w:r>
      <w:r w:rsidR="00B519BF" w:rsidRPr="00EB2BCA">
        <w:rPr>
          <w:rFonts w:ascii="Arial" w:hAnsi="Arial" w:cs="Arial"/>
          <w:color w:val="000000"/>
          <w:lang w:val="sr-Cyrl-BA"/>
        </w:rPr>
        <w:t>390</w:t>
      </w:r>
      <w:r w:rsidR="001548F5" w:rsidRPr="00EB2BCA">
        <w:rPr>
          <w:rFonts w:ascii="Arial" w:hAnsi="Arial" w:cs="Arial"/>
          <w:color w:val="000000"/>
          <w:lang w:val="sr-Cyrl-BA"/>
        </w:rPr>
        <w:t>/2</w:t>
      </w:r>
      <w:r w:rsidR="00B92D0B" w:rsidRPr="00EB2BCA">
        <w:rPr>
          <w:rFonts w:ascii="Arial" w:hAnsi="Arial" w:cs="Arial"/>
          <w:color w:val="000000"/>
        </w:rPr>
        <w:t>6</w:t>
      </w:r>
      <w:r w:rsidR="008A0E6B" w:rsidRPr="00EB2BCA">
        <w:rPr>
          <w:rFonts w:ascii="Arial" w:hAnsi="Arial" w:cs="Arial"/>
          <w:color w:val="000000"/>
        </w:rPr>
        <w:t xml:space="preserve">    </w:t>
      </w:r>
      <w:r w:rsidR="008A0E6B" w:rsidRPr="00EB2BCA">
        <w:rPr>
          <w:rFonts w:ascii="Arial" w:hAnsi="Arial" w:cs="Arial"/>
          <w:color w:val="000000"/>
          <w:lang w:val="bs-Cyrl-BA"/>
        </w:rPr>
        <w:t xml:space="preserve"> </w:t>
      </w:r>
      <w:r w:rsidR="00DD2238" w:rsidRPr="00EB2BCA">
        <w:rPr>
          <w:rFonts w:ascii="Arial" w:hAnsi="Arial" w:cs="Arial"/>
          <w:color w:val="000000"/>
          <w:lang w:val="bs-Cyrl-BA"/>
        </w:rPr>
        <w:t xml:space="preserve">                                                  </w:t>
      </w:r>
      <w:r w:rsidR="00EB2BCA">
        <w:rPr>
          <w:rFonts w:ascii="Arial" w:hAnsi="Arial" w:cs="Arial"/>
          <w:color w:val="000000"/>
        </w:rPr>
        <w:t xml:space="preserve">   </w:t>
      </w:r>
      <w:r w:rsidR="00DD2238" w:rsidRPr="00EB2BCA">
        <w:rPr>
          <w:rFonts w:ascii="Arial" w:hAnsi="Arial" w:cs="Arial"/>
          <w:color w:val="000000"/>
          <w:lang w:val="bs-Cyrl-BA"/>
        </w:rPr>
        <w:t xml:space="preserve"> Сњежана Миљковић, проф.</w:t>
      </w:r>
    </w:p>
    <w:sectPr w:rsidR="00C10D9E" w:rsidRPr="00EB2BCA" w:rsidSect="00774914">
      <w:footerReference w:type="first" r:id="rId15"/>
      <w:pgSz w:w="11906" w:h="16838"/>
      <w:pgMar w:top="1170" w:right="746" w:bottom="1134" w:left="1134" w:header="567" w:footer="720" w:gutter="0"/>
      <w:pgNumType w:start="1" w:chapStyle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D39E" w14:textId="77777777" w:rsidR="00A43EFE" w:rsidRDefault="00A43EFE">
      <w:r>
        <w:separator/>
      </w:r>
    </w:p>
  </w:endnote>
  <w:endnote w:type="continuationSeparator" w:id="0">
    <w:p w14:paraId="0B967A2D" w14:textId="77777777" w:rsidR="00A43EFE" w:rsidRDefault="00A4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4412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49D29" w14:textId="6FDBDFFC" w:rsidR="002600D8" w:rsidRDefault="002600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094048" w14:textId="77777777" w:rsidR="002600D8" w:rsidRDefault="002600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14783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15C45B" w14:textId="26E9AC14" w:rsidR="002600D8" w:rsidRDefault="002600D8">
        <w:pPr>
          <w:pStyle w:val="Footer"/>
          <w:jc w:val="right"/>
        </w:pPr>
      </w:p>
    </w:sdtContent>
  </w:sdt>
  <w:p w14:paraId="51F0FC8E" w14:textId="77777777" w:rsidR="002600D8" w:rsidRDefault="002600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495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D74AF" w14:textId="594D5FE4" w:rsidR="002600D8" w:rsidRDefault="002600D8">
        <w:pPr>
          <w:pStyle w:val="Footer"/>
          <w:jc w:val="right"/>
        </w:pPr>
      </w:p>
    </w:sdtContent>
  </w:sdt>
  <w:p w14:paraId="07D23937" w14:textId="77777777" w:rsidR="002600D8" w:rsidRDefault="002600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6530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0C2CDF" w14:textId="38537ED8" w:rsidR="002600D8" w:rsidRDefault="002600D8">
        <w:pPr>
          <w:pStyle w:val="Footer"/>
          <w:jc w:val="right"/>
        </w:pPr>
      </w:p>
    </w:sdtContent>
  </w:sdt>
  <w:p w14:paraId="002248B9" w14:textId="77777777" w:rsidR="002600D8" w:rsidRDefault="002600D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225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F8332" w14:textId="25B20371" w:rsidR="002600D8" w:rsidRDefault="002600D8">
        <w:pPr>
          <w:pStyle w:val="Footer"/>
          <w:jc w:val="right"/>
        </w:pPr>
      </w:p>
    </w:sdtContent>
  </w:sdt>
  <w:p w14:paraId="0A78EDCF" w14:textId="77777777" w:rsidR="002600D8" w:rsidRDefault="002600D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816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DCB13E" w14:textId="77777777" w:rsidR="002600D8" w:rsidRDefault="002600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887D6D" w14:textId="77777777" w:rsidR="002600D8" w:rsidRDefault="00260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6AEE" w14:textId="77777777" w:rsidR="00A43EFE" w:rsidRDefault="00A43EFE">
      <w:r>
        <w:separator/>
      </w:r>
    </w:p>
  </w:footnote>
  <w:footnote w:type="continuationSeparator" w:id="0">
    <w:p w14:paraId="5FA954D2" w14:textId="77777777" w:rsidR="00A43EFE" w:rsidRDefault="00A43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02"/>
    <w:multiLevelType w:val="multilevel"/>
    <w:tmpl w:val="0380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1330CAA"/>
    <w:multiLevelType w:val="multilevel"/>
    <w:tmpl w:val="0D70CE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5252AD"/>
    <w:multiLevelType w:val="hybridMultilevel"/>
    <w:tmpl w:val="CE4CC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124B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A12D66"/>
    <w:multiLevelType w:val="hybridMultilevel"/>
    <w:tmpl w:val="AFD03E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514E2"/>
    <w:multiLevelType w:val="hybridMultilevel"/>
    <w:tmpl w:val="BA889C3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13D94"/>
    <w:multiLevelType w:val="multilevel"/>
    <w:tmpl w:val="29D67ADA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decimal"/>
      <w:lvlText w:val="%5."/>
      <w:lvlJc w:val="left"/>
      <w:pPr>
        <w:tabs>
          <w:tab w:val="num" w:pos="2610"/>
        </w:tabs>
        <w:ind w:left="2610" w:hanging="36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36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360"/>
      </w:pPr>
    </w:lvl>
    <w:lvl w:ilvl="7">
      <w:start w:val="1"/>
      <w:numFmt w:val="decimal"/>
      <w:lvlText w:val="%8."/>
      <w:lvlJc w:val="left"/>
      <w:pPr>
        <w:tabs>
          <w:tab w:val="num" w:pos="3690"/>
        </w:tabs>
        <w:ind w:left="3690" w:hanging="360"/>
      </w:pPr>
    </w:lvl>
    <w:lvl w:ilvl="8">
      <w:start w:val="1"/>
      <w:numFmt w:val="decimal"/>
      <w:lvlText w:val="%9."/>
      <w:lvlJc w:val="left"/>
      <w:pPr>
        <w:tabs>
          <w:tab w:val="num" w:pos="4050"/>
        </w:tabs>
        <w:ind w:left="4050" w:hanging="360"/>
      </w:pPr>
    </w:lvl>
  </w:abstractNum>
  <w:abstractNum w:abstractNumId="9" w15:restartNumberingAfterBreak="0">
    <w:nsid w:val="2AF53D08"/>
    <w:multiLevelType w:val="hybridMultilevel"/>
    <w:tmpl w:val="49327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90170"/>
    <w:multiLevelType w:val="hybridMultilevel"/>
    <w:tmpl w:val="2EAE1A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03B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B7923"/>
    <w:multiLevelType w:val="hybridMultilevel"/>
    <w:tmpl w:val="251E54EA"/>
    <w:lvl w:ilvl="0" w:tplc="3DA2F2E0">
      <w:start w:val="1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06196"/>
    <w:multiLevelType w:val="hybridMultilevel"/>
    <w:tmpl w:val="2A1606E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10A36"/>
    <w:multiLevelType w:val="hybridMultilevel"/>
    <w:tmpl w:val="916EBBEE"/>
    <w:lvl w:ilvl="0" w:tplc="E20EB14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D3C35"/>
    <w:multiLevelType w:val="hybridMultilevel"/>
    <w:tmpl w:val="73AC108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0D4A"/>
    <w:multiLevelType w:val="hybridMultilevel"/>
    <w:tmpl w:val="0B10D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F28A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FFA4F8B"/>
    <w:multiLevelType w:val="hybridMultilevel"/>
    <w:tmpl w:val="973EB6E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60A6F"/>
    <w:multiLevelType w:val="hybridMultilevel"/>
    <w:tmpl w:val="F83E23C8"/>
    <w:lvl w:ilvl="0" w:tplc="0409000F">
      <w:start w:val="1"/>
      <w:numFmt w:val="decimal"/>
      <w:lvlText w:val="%1."/>
      <w:lvlJc w:val="left"/>
      <w:pPr>
        <w:ind w:left="1185" w:hanging="360"/>
      </w:p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 w15:restartNumberingAfterBreak="0">
    <w:nsid w:val="7D2C6575"/>
    <w:multiLevelType w:val="hybridMultilevel"/>
    <w:tmpl w:val="E71812DE"/>
    <w:lvl w:ilvl="0" w:tplc="21169CA6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3"/>
  </w:num>
  <w:num w:numId="6">
    <w:abstractNumId w:val="20"/>
  </w:num>
  <w:num w:numId="7">
    <w:abstractNumId w:val="12"/>
  </w:num>
  <w:num w:numId="8">
    <w:abstractNumId w:val="10"/>
  </w:num>
  <w:num w:numId="9">
    <w:abstractNumId w:val="14"/>
  </w:num>
  <w:num w:numId="10">
    <w:abstractNumId w:val="5"/>
  </w:num>
  <w:num w:numId="11">
    <w:abstractNumId w:val="17"/>
  </w:num>
  <w:num w:numId="12">
    <w:abstractNumId w:val="8"/>
  </w:num>
  <w:num w:numId="13">
    <w:abstractNumId w:val="9"/>
  </w:num>
  <w:num w:numId="14">
    <w:abstractNumId w:val="16"/>
  </w:num>
  <w:num w:numId="15">
    <w:abstractNumId w:val="4"/>
  </w:num>
  <w:num w:numId="16">
    <w:abstractNumId w:val="19"/>
  </w:num>
  <w:num w:numId="17">
    <w:abstractNumId w:val="13"/>
  </w:num>
  <w:num w:numId="18">
    <w:abstractNumId w:val="18"/>
  </w:num>
  <w:num w:numId="19">
    <w:abstractNumId w:val="15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021"/>
    <w:rsid w:val="0000140B"/>
    <w:rsid w:val="0000471F"/>
    <w:rsid w:val="00004C67"/>
    <w:rsid w:val="00004FCB"/>
    <w:rsid w:val="0000674D"/>
    <w:rsid w:val="000068D0"/>
    <w:rsid w:val="00006EAB"/>
    <w:rsid w:val="000124F7"/>
    <w:rsid w:val="000131BC"/>
    <w:rsid w:val="000140D6"/>
    <w:rsid w:val="00014427"/>
    <w:rsid w:val="00014963"/>
    <w:rsid w:val="00017F14"/>
    <w:rsid w:val="000202E5"/>
    <w:rsid w:val="00020CAD"/>
    <w:rsid w:val="00022013"/>
    <w:rsid w:val="000235CE"/>
    <w:rsid w:val="000237FB"/>
    <w:rsid w:val="00024EAD"/>
    <w:rsid w:val="0002772A"/>
    <w:rsid w:val="00027779"/>
    <w:rsid w:val="00032009"/>
    <w:rsid w:val="00032A68"/>
    <w:rsid w:val="00036F0E"/>
    <w:rsid w:val="000404B1"/>
    <w:rsid w:val="00041DC2"/>
    <w:rsid w:val="0004313D"/>
    <w:rsid w:val="00043223"/>
    <w:rsid w:val="0004579C"/>
    <w:rsid w:val="00046012"/>
    <w:rsid w:val="00046AC8"/>
    <w:rsid w:val="00051546"/>
    <w:rsid w:val="0005339C"/>
    <w:rsid w:val="000536D9"/>
    <w:rsid w:val="00055DBB"/>
    <w:rsid w:val="00056A4C"/>
    <w:rsid w:val="000601F6"/>
    <w:rsid w:val="000673FA"/>
    <w:rsid w:val="00076D02"/>
    <w:rsid w:val="000830F9"/>
    <w:rsid w:val="00083DC7"/>
    <w:rsid w:val="00085E0F"/>
    <w:rsid w:val="000906FC"/>
    <w:rsid w:val="00091A0D"/>
    <w:rsid w:val="000A2419"/>
    <w:rsid w:val="000A2B78"/>
    <w:rsid w:val="000A5173"/>
    <w:rsid w:val="000A566D"/>
    <w:rsid w:val="000B2762"/>
    <w:rsid w:val="000B55F5"/>
    <w:rsid w:val="000B5995"/>
    <w:rsid w:val="000C0BD8"/>
    <w:rsid w:val="000C507F"/>
    <w:rsid w:val="000D0AB5"/>
    <w:rsid w:val="000D46B9"/>
    <w:rsid w:val="000D4D19"/>
    <w:rsid w:val="000D76DC"/>
    <w:rsid w:val="000E2E01"/>
    <w:rsid w:val="000E31AD"/>
    <w:rsid w:val="000E3E7E"/>
    <w:rsid w:val="000E7945"/>
    <w:rsid w:val="000E7A1C"/>
    <w:rsid w:val="000F2A45"/>
    <w:rsid w:val="000F5DFF"/>
    <w:rsid w:val="000F72A4"/>
    <w:rsid w:val="001013A7"/>
    <w:rsid w:val="00102FE1"/>
    <w:rsid w:val="00103118"/>
    <w:rsid w:val="0010544C"/>
    <w:rsid w:val="001077BF"/>
    <w:rsid w:val="00110B2B"/>
    <w:rsid w:val="0011534A"/>
    <w:rsid w:val="001167B2"/>
    <w:rsid w:val="00116BC8"/>
    <w:rsid w:val="00127745"/>
    <w:rsid w:val="001319F5"/>
    <w:rsid w:val="00131D4B"/>
    <w:rsid w:val="00132DC9"/>
    <w:rsid w:val="00133A0C"/>
    <w:rsid w:val="00137C6A"/>
    <w:rsid w:val="0014259B"/>
    <w:rsid w:val="001438CB"/>
    <w:rsid w:val="001519D0"/>
    <w:rsid w:val="00152B70"/>
    <w:rsid w:val="0015414B"/>
    <w:rsid w:val="001548F5"/>
    <w:rsid w:val="0015766A"/>
    <w:rsid w:val="00164B27"/>
    <w:rsid w:val="0016626F"/>
    <w:rsid w:val="00171AB2"/>
    <w:rsid w:val="00172B78"/>
    <w:rsid w:val="00172DBB"/>
    <w:rsid w:val="001744E1"/>
    <w:rsid w:val="001760B9"/>
    <w:rsid w:val="00180080"/>
    <w:rsid w:val="00180FDE"/>
    <w:rsid w:val="00183BC3"/>
    <w:rsid w:val="0019075B"/>
    <w:rsid w:val="00194147"/>
    <w:rsid w:val="001A2BA9"/>
    <w:rsid w:val="001A4C8B"/>
    <w:rsid w:val="001A4CFE"/>
    <w:rsid w:val="001A4F78"/>
    <w:rsid w:val="001A508E"/>
    <w:rsid w:val="001A695C"/>
    <w:rsid w:val="001A7740"/>
    <w:rsid w:val="001A7BE2"/>
    <w:rsid w:val="001B1AE6"/>
    <w:rsid w:val="001B4165"/>
    <w:rsid w:val="001B7C24"/>
    <w:rsid w:val="001C027F"/>
    <w:rsid w:val="001C10DF"/>
    <w:rsid w:val="001C45EF"/>
    <w:rsid w:val="001C7465"/>
    <w:rsid w:val="001D0DA8"/>
    <w:rsid w:val="001D170E"/>
    <w:rsid w:val="001D1843"/>
    <w:rsid w:val="001D37FC"/>
    <w:rsid w:val="001E0301"/>
    <w:rsid w:val="001E05C5"/>
    <w:rsid w:val="001E1DC7"/>
    <w:rsid w:val="001F0CB9"/>
    <w:rsid w:val="001F2060"/>
    <w:rsid w:val="001F3EDF"/>
    <w:rsid w:val="001F75F7"/>
    <w:rsid w:val="00200B54"/>
    <w:rsid w:val="00210427"/>
    <w:rsid w:val="002144E7"/>
    <w:rsid w:val="00215B35"/>
    <w:rsid w:val="00220404"/>
    <w:rsid w:val="00220F6D"/>
    <w:rsid w:val="0022234B"/>
    <w:rsid w:val="00231C98"/>
    <w:rsid w:val="00234733"/>
    <w:rsid w:val="0023613F"/>
    <w:rsid w:val="00240C2E"/>
    <w:rsid w:val="0024135B"/>
    <w:rsid w:val="002439C5"/>
    <w:rsid w:val="00245D43"/>
    <w:rsid w:val="00246D35"/>
    <w:rsid w:val="0024746A"/>
    <w:rsid w:val="002558AA"/>
    <w:rsid w:val="002600D8"/>
    <w:rsid w:val="002616E0"/>
    <w:rsid w:val="00261919"/>
    <w:rsid w:val="00263692"/>
    <w:rsid w:val="002643D7"/>
    <w:rsid w:val="002713A7"/>
    <w:rsid w:val="0027604C"/>
    <w:rsid w:val="0027627F"/>
    <w:rsid w:val="0028323B"/>
    <w:rsid w:val="00283A03"/>
    <w:rsid w:val="002848D5"/>
    <w:rsid w:val="00286CFA"/>
    <w:rsid w:val="0029296E"/>
    <w:rsid w:val="00297637"/>
    <w:rsid w:val="002A118D"/>
    <w:rsid w:val="002A4199"/>
    <w:rsid w:val="002A54D8"/>
    <w:rsid w:val="002B0379"/>
    <w:rsid w:val="002B08E3"/>
    <w:rsid w:val="002B192D"/>
    <w:rsid w:val="002B1D57"/>
    <w:rsid w:val="002B2178"/>
    <w:rsid w:val="002B26E8"/>
    <w:rsid w:val="002B2DBA"/>
    <w:rsid w:val="002B3CD1"/>
    <w:rsid w:val="002B6DC5"/>
    <w:rsid w:val="002C0416"/>
    <w:rsid w:val="002C66F9"/>
    <w:rsid w:val="002D493D"/>
    <w:rsid w:val="002E27EE"/>
    <w:rsid w:val="00301376"/>
    <w:rsid w:val="00301DBF"/>
    <w:rsid w:val="0030348A"/>
    <w:rsid w:val="003074E7"/>
    <w:rsid w:val="00311EA2"/>
    <w:rsid w:val="00312157"/>
    <w:rsid w:val="00313EB8"/>
    <w:rsid w:val="0031457B"/>
    <w:rsid w:val="00316C72"/>
    <w:rsid w:val="00325201"/>
    <w:rsid w:val="003276DA"/>
    <w:rsid w:val="00327769"/>
    <w:rsid w:val="00330432"/>
    <w:rsid w:val="003324CD"/>
    <w:rsid w:val="003327D4"/>
    <w:rsid w:val="00332814"/>
    <w:rsid w:val="00332926"/>
    <w:rsid w:val="00333026"/>
    <w:rsid w:val="003339A8"/>
    <w:rsid w:val="00333B70"/>
    <w:rsid w:val="003349A7"/>
    <w:rsid w:val="00340614"/>
    <w:rsid w:val="003453B2"/>
    <w:rsid w:val="0034765E"/>
    <w:rsid w:val="00347859"/>
    <w:rsid w:val="003506AE"/>
    <w:rsid w:val="00351160"/>
    <w:rsid w:val="00352BF4"/>
    <w:rsid w:val="00354350"/>
    <w:rsid w:val="00355F02"/>
    <w:rsid w:val="00357DAA"/>
    <w:rsid w:val="00361022"/>
    <w:rsid w:val="00363D34"/>
    <w:rsid w:val="0036445C"/>
    <w:rsid w:val="00366A11"/>
    <w:rsid w:val="00367120"/>
    <w:rsid w:val="003717AB"/>
    <w:rsid w:val="00375DFC"/>
    <w:rsid w:val="0038582F"/>
    <w:rsid w:val="003941C4"/>
    <w:rsid w:val="00394FF2"/>
    <w:rsid w:val="003969C5"/>
    <w:rsid w:val="003973CD"/>
    <w:rsid w:val="003A144D"/>
    <w:rsid w:val="003A29C3"/>
    <w:rsid w:val="003A59F8"/>
    <w:rsid w:val="003A5C71"/>
    <w:rsid w:val="003A6C2D"/>
    <w:rsid w:val="003B0ACC"/>
    <w:rsid w:val="003B15A9"/>
    <w:rsid w:val="003B5375"/>
    <w:rsid w:val="003C6D67"/>
    <w:rsid w:val="003D1824"/>
    <w:rsid w:val="003D2ACC"/>
    <w:rsid w:val="003D6429"/>
    <w:rsid w:val="003D6F6E"/>
    <w:rsid w:val="003E0CEC"/>
    <w:rsid w:val="003E1A6A"/>
    <w:rsid w:val="003E1E86"/>
    <w:rsid w:val="003E61D5"/>
    <w:rsid w:val="003E78DD"/>
    <w:rsid w:val="00401832"/>
    <w:rsid w:val="004046F5"/>
    <w:rsid w:val="00405085"/>
    <w:rsid w:val="00406E86"/>
    <w:rsid w:val="00410D8D"/>
    <w:rsid w:val="0041247C"/>
    <w:rsid w:val="00412D5C"/>
    <w:rsid w:val="00413160"/>
    <w:rsid w:val="0041464D"/>
    <w:rsid w:val="004308F4"/>
    <w:rsid w:val="00431EE7"/>
    <w:rsid w:val="004346EB"/>
    <w:rsid w:val="004355E5"/>
    <w:rsid w:val="004424B0"/>
    <w:rsid w:val="00444892"/>
    <w:rsid w:val="00445E6F"/>
    <w:rsid w:val="0045106D"/>
    <w:rsid w:val="004515D0"/>
    <w:rsid w:val="00451915"/>
    <w:rsid w:val="00454F47"/>
    <w:rsid w:val="004620FA"/>
    <w:rsid w:val="00464314"/>
    <w:rsid w:val="00464BF2"/>
    <w:rsid w:val="00466062"/>
    <w:rsid w:val="00483282"/>
    <w:rsid w:val="0048517D"/>
    <w:rsid w:val="00487220"/>
    <w:rsid w:val="004922CA"/>
    <w:rsid w:val="00493FDF"/>
    <w:rsid w:val="004940E1"/>
    <w:rsid w:val="0049424B"/>
    <w:rsid w:val="00494886"/>
    <w:rsid w:val="004A40DC"/>
    <w:rsid w:val="004A5D43"/>
    <w:rsid w:val="004A7CCE"/>
    <w:rsid w:val="004B4307"/>
    <w:rsid w:val="004B4C7C"/>
    <w:rsid w:val="004C0C00"/>
    <w:rsid w:val="004C56F3"/>
    <w:rsid w:val="004C72C8"/>
    <w:rsid w:val="004D0D75"/>
    <w:rsid w:val="004D2DFE"/>
    <w:rsid w:val="004D4A59"/>
    <w:rsid w:val="004E0068"/>
    <w:rsid w:val="004F6EB9"/>
    <w:rsid w:val="00500004"/>
    <w:rsid w:val="00503871"/>
    <w:rsid w:val="00505741"/>
    <w:rsid w:val="00521CBD"/>
    <w:rsid w:val="00524DBE"/>
    <w:rsid w:val="00526021"/>
    <w:rsid w:val="005271C9"/>
    <w:rsid w:val="00531EEB"/>
    <w:rsid w:val="00533D7D"/>
    <w:rsid w:val="00534C29"/>
    <w:rsid w:val="00535560"/>
    <w:rsid w:val="005364F3"/>
    <w:rsid w:val="00536B05"/>
    <w:rsid w:val="005413BB"/>
    <w:rsid w:val="00541654"/>
    <w:rsid w:val="00542C46"/>
    <w:rsid w:val="005448C5"/>
    <w:rsid w:val="00544C09"/>
    <w:rsid w:val="00545276"/>
    <w:rsid w:val="005465E7"/>
    <w:rsid w:val="005470A4"/>
    <w:rsid w:val="00551F2C"/>
    <w:rsid w:val="00553FC5"/>
    <w:rsid w:val="00555D52"/>
    <w:rsid w:val="00557AD9"/>
    <w:rsid w:val="00561DCE"/>
    <w:rsid w:val="00564DA8"/>
    <w:rsid w:val="0056657A"/>
    <w:rsid w:val="00566879"/>
    <w:rsid w:val="005669D4"/>
    <w:rsid w:val="00566FEA"/>
    <w:rsid w:val="00567996"/>
    <w:rsid w:val="005713F2"/>
    <w:rsid w:val="00576CB1"/>
    <w:rsid w:val="005775F4"/>
    <w:rsid w:val="00585531"/>
    <w:rsid w:val="00585BF5"/>
    <w:rsid w:val="005930D2"/>
    <w:rsid w:val="005946E3"/>
    <w:rsid w:val="00594C74"/>
    <w:rsid w:val="00597712"/>
    <w:rsid w:val="005A0C59"/>
    <w:rsid w:val="005A1D79"/>
    <w:rsid w:val="005A2DFB"/>
    <w:rsid w:val="005A3279"/>
    <w:rsid w:val="005A3FB8"/>
    <w:rsid w:val="005B11E5"/>
    <w:rsid w:val="005B1304"/>
    <w:rsid w:val="005B4255"/>
    <w:rsid w:val="005B43B6"/>
    <w:rsid w:val="005B58C9"/>
    <w:rsid w:val="005C346E"/>
    <w:rsid w:val="005C6960"/>
    <w:rsid w:val="005D2EBB"/>
    <w:rsid w:val="005E53C4"/>
    <w:rsid w:val="005E6447"/>
    <w:rsid w:val="005F419F"/>
    <w:rsid w:val="00601ED5"/>
    <w:rsid w:val="00603F03"/>
    <w:rsid w:val="00604F5D"/>
    <w:rsid w:val="00611E63"/>
    <w:rsid w:val="006145C9"/>
    <w:rsid w:val="0061489C"/>
    <w:rsid w:val="006152AC"/>
    <w:rsid w:val="0062027E"/>
    <w:rsid w:val="00620D35"/>
    <w:rsid w:val="00624701"/>
    <w:rsid w:val="00625E97"/>
    <w:rsid w:val="00626576"/>
    <w:rsid w:val="00630045"/>
    <w:rsid w:val="00632EAF"/>
    <w:rsid w:val="00634957"/>
    <w:rsid w:val="00636583"/>
    <w:rsid w:val="00636C4B"/>
    <w:rsid w:val="00642407"/>
    <w:rsid w:val="00644C6E"/>
    <w:rsid w:val="0064616D"/>
    <w:rsid w:val="00650A07"/>
    <w:rsid w:val="00654861"/>
    <w:rsid w:val="0065529A"/>
    <w:rsid w:val="00655FCE"/>
    <w:rsid w:val="00664F73"/>
    <w:rsid w:val="00667764"/>
    <w:rsid w:val="00674D14"/>
    <w:rsid w:val="00675B35"/>
    <w:rsid w:val="00676C87"/>
    <w:rsid w:val="00682F00"/>
    <w:rsid w:val="00686CC6"/>
    <w:rsid w:val="00690EF5"/>
    <w:rsid w:val="00692129"/>
    <w:rsid w:val="00695DEF"/>
    <w:rsid w:val="00696F9B"/>
    <w:rsid w:val="006A3098"/>
    <w:rsid w:val="006A3CAE"/>
    <w:rsid w:val="006A5E97"/>
    <w:rsid w:val="006A722C"/>
    <w:rsid w:val="006B5CE0"/>
    <w:rsid w:val="006B63E2"/>
    <w:rsid w:val="006C4C36"/>
    <w:rsid w:val="006D61B9"/>
    <w:rsid w:val="006E0AED"/>
    <w:rsid w:val="006E1038"/>
    <w:rsid w:val="006E157A"/>
    <w:rsid w:val="006E1AE1"/>
    <w:rsid w:val="006E3C79"/>
    <w:rsid w:val="006E7081"/>
    <w:rsid w:val="006F5AB9"/>
    <w:rsid w:val="0070440D"/>
    <w:rsid w:val="007058E6"/>
    <w:rsid w:val="007071F7"/>
    <w:rsid w:val="00707272"/>
    <w:rsid w:val="00710071"/>
    <w:rsid w:val="007123C3"/>
    <w:rsid w:val="007127C6"/>
    <w:rsid w:val="00712A24"/>
    <w:rsid w:val="00714132"/>
    <w:rsid w:val="007152EE"/>
    <w:rsid w:val="00717AD0"/>
    <w:rsid w:val="007232D2"/>
    <w:rsid w:val="00723CE6"/>
    <w:rsid w:val="0072470D"/>
    <w:rsid w:val="00732AEB"/>
    <w:rsid w:val="007357AA"/>
    <w:rsid w:val="00742998"/>
    <w:rsid w:val="00750CA8"/>
    <w:rsid w:val="00755C61"/>
    <w:rsid w:val="007562D3"/>
    <w:rsid w:val="007608F8"/>
    <w:rsid w:val="00762316"/>
    <w:rsid w:val="00767BDB"/>
    <w:rsid w:val="00772551"/>
    <w:rsid w:val="007747B2"/>
    <w:rsid w:val="00774914"/>
    <w:rsid w:val="0077789B"/>
    <w:rsid w:val="00780091"/>
    <w:rsid w:val="007833B1"/>
    <w:rsid w:val="00785D1F"/>
    <w:rsid w:val="0078773C"/>
    <w:rsid w:val="007910C5"/>
    <w:rsid w:val="007933E1"/>
    <w:rsid w:val="0079375C"/>
    <w:rsid w:val="00794B9A"/>
    <w:rsid w:val="00795FF6"/>
    <w:rsid w:val="007A0057"/>
    <w:rsid w:val="007A06FC"/>
    <w:rsid w:val="007A0A13"/>
    <w:rsid w:val="007A37C8"/>
    <w:rsid w:val="007A5155"/>
    <w:rsid w:val="007B46C0"/>
    <w:rsid w:val="007B69BB"/>
    <w:rsid w:val="007C3818"/>
    <w:rsid w:val="007D3FCF"/>
    <w:rsid w:val="007D42AE"/>
    <w:rsid w:val="007D5828"/>
    <w:rsid w:val="007D6A78"/>
    <w:rsid w:val="007F03D3"/>
    <w:rsid w:val="007F0CB3"/>
    <w:rsid w:val="007F6642"/>
    <w:rsid w:val="00805100"/>
    <w:rsid w:val="0081000B"/>
    <w:rsid w:val="008152EE"/>
    <w:rsid w:val="00821F55"/>
    <w:rsid w:val="0083034F"/>
    <w:rsid w:val="00830D8C"/>
    <w:rsid w:val="0083342E"/>
    <w:rsid w:val="00833597"/>
    <w:rsid w:val="00836FB9"/>
    <w:rsid w:val="008414F8"/>
    <w:rsid w:val="0084241E"/>
    <w:rsid w:val="00842569"/>
    <w:rsid w:val="00842961"/>
    <w:rsid w:val="0084420B"/>
    <w:rsid w:val="00851451"/>
    <w:rsid w:val="00853CBE"/>
    <w:rsid w:val="00854458"/>
    <w:rsid w:val="00857760"/>
    <w:rsid w:val="00862413"/>
    <w:rsid w:val="00864BC3"/>
    <w:rsid w:val="0087297F"/>
    <w:rsid w:val="008731A4"/>
    <w:rsid w:val="008805E6"/>
    <w:rsid w:val="0088546F"/>
    <w:rsid w:val="00892AAA"/>
    <w:rsid w:val="00893051"/>
    <w:rsid w:val="00895F47"/>
    <w:rsid w:val="008A0266"/>
    <w:rsid w:val="008A0E6B"/>
    <w:rsid w:val="008A20C5"/>
    <w:rsid w:val="008A2306"/>
    <w:rsid w:val="008A6010"/>
    <w:rsid w:val="008A601E"/>
    <w:rsid w:val="008A6527"/>
    <w:rsid w:val="008B444F"/>
    <w:rsid w:val="008B720C"/>
    <w:rsid w:val="008C3236"/>
    <w:rsid w:val="008C41A6"/>
    <w:rsid w:val="008C67EC"/>
    <w:rsid w:val="008D32AC"/>
    <w:rsid w:val="008D59D9"/>
    <w:rsid w:val="008E0751"/>
    <w:rsid w:val="008E20C2"/>
    <w:rsid w:val="008E4DA9"/>
    <w:rsid w:val="008E5D4A"/>
    <w:rsid w:val="008E5D63"/>
    <w:rsid w:val="008F220F"/>
    <w:rsid w:val="008F29DB"/>
    <w:rsid w:val="008F44C1"/>
    <w:rsid w:val="008F4691"/>
    <w:rsid w:val="008F483E"/>
    <w:rsid w:val="008F5B20"/>
    <w:rsid w:val="008F5F66"/>
    <w:rsid w:val="008F7ED2"/>
    <w:rsid w:val="00911D12"/>
    <w:rsid w:val="0091260B"/>
    <w:rsid w:val="009137D4"/>
    <w:rsid w:val="009159B1"/>
    <w:rsid w:val="00920F0F"/>
    <w:rsid w:val="00922C87"/>
    <w:rsid w:val="00926759"/>
    <w:rsid w:val="00930BDF"/>
    <w:rsid w:val="009368C1"/>
    <w:rsid w:val="00937E8E"/>
    <w:rsid w:val="009411F8"/>
    <w:rsid w:val="00951D7B"/>
    <w:rsid w:val="00953804"/>
    <w:rsid w:val="00957F8A"/>
    <w:rsid w:val="00961CB5"/>
    <w:rsid w:val="00971214"/>
    <w:rsid w:val="0097204A"/>
    <w:rsid w:val="00974F30"/>
    <w:rsid w:val="00976C64"/>
    <w:rsid w:val="009803B8"/>
    <w:rsid w:val="00982641"/>
    <w:rsid w:val="0098346B"/>
    <w:rsid w:val="0098524B"/>
    <w:rsid w:val="00985599"/>
    <w:rsid w:val="009950D5"/>
    <w:rsid w:val="00996E8A"/>
    <w:rsid w:val="009A0030"/>
    <w:rsid w:val="009A1B49"/>
    <w:rsid w:val="009A32B6"/>
    <w:rsid w:val="009A4137"/>
    <w:rsid w:val="009A4D72"/>
    <w:rsid w:val="009A55CD"/>
    <w:rsid w:val="009A5C60"/>
    <w:rsid w:val="009A7367"/>
    <w:rsid w:val="009A7A40"/>
    <w:rsid w:val="009B0911"/>
    <w:rsid w:val="009B3DB1"/>
    <w:rsid w:val="009B409E"/>
    <w:rsid w:val="009B6047"/>
    <w:rsid w:val="009C1C94"/>
    <w:rsid w:val="009D3B95"/>
    <w:rsid w:val="009D3D8B"/>
    <w:rsid w:val="009E2F55"/>
    <w:rsid w:val="009E6018"/>
    <w:rsid w:val="009E71A7"/>
    <w:rsid w:val="009E79A6"/>
    <w:rsid w:val="009E7C1F"/>
    <w:rsid w:val="009F19EC"/>
    <w:rsid w:val="009F1A5D"/>
    <w:rsid w:val="009F3859"/>
    <w:rsid w:val="009F42A0"/>
    <w:rsid w:val="00A00928"/>
    <w:rsid w:val="00A053FC"/>
    <w:rsid w:val="00A14813"/>
    <w:rsid w:val="00A16D00"/>
    <w:rsid w:val="00A2393D"/>
    <w:rsid w:val="00A27AF0"/>
    <w:rsid w:val="00A35706"/>
    <w:rsid w:val="00A430DB"/>
    <w:rsid w:val="00A43EFE"/>
    <w:rsid w:val="00A50BD7"/>
    <w:rsid w:val="00A60AD8"/>
    <w:rsid w:val="00A62AF7"/>
    <w:rsid w:val="00A66375"/>
    <w:rsid w:val="00A67755"/>
    <w:rsid w:val="00A704D5"/>
    <w:rsid w:val="00A73B25"/>
    <w:rsid w:val="00A756E9"/>
    <w:rsid w:val="00A84342"/>
    <w:rsid w:val="00A871CD"/>
    <w:rsid w:val="00A87D7A"/>
    <w:rsid w:val="00A912FD"/>
    <w:rsid w:val="00A91411"/>
    <w:rsid w:val="00A921FD"/>
    <w:rsid w:val="00A92728"/>
    <w:rsid w:val="00A92BE3"/>
    <w:rsid w:val="00A9739B"/>
    <w:rsid w:val="00AA1E5F"/>
    <w:rsid w:val="00AA26D6"/>
    <w:rsid w:val="00AA6E77"/>
    <w:rsid w:val="00AB0D6B"/>
    <w:rsid w:val="00AB0E1A"/>
    <w:rsid w:val="00AB2986"/>
    <w:rsid w:val="00AB36AF"/>
    <w:rsid w:val="00AB3B1C"/>
    <w:rsid w:val="00AB456A"/>
    <w:rsid w:val="00AB793F"/>
    <w:rsid w:val="00AC12E0"/>
    <w:rsid w:val="00AC65E6"/>
    <w:rsid w:val="00AD0CF1"/>
    <w:rsid w:val="00AD1393"/>
    <w:rsid w:val="00AD5ABC"/>
    <w:rsid w:val="00AE17F9"/>
    <w:rsid w:val="00AE2C80"/>
    <w:rsid w:val="00AE57CA"/>
    <w:rsid w:val="00AE6B49"/>
    <w:rsid w:val="00AE70CA"/>
    <w:rsid w:val="00AF04A7"/>
    <w:rsid w:val="00AF42CB"/>
    <w:rsid w:val="00AF78AF"/>
    <w:rsid w:val="00AF792A"/>
    <w:rsid w:val="00AF7F6E"/>
    <w:rsid w:val="00B00109"/>
    <w:rsid w:val="00B026EE"/>
    <w:rsid w:val="00B03E54"/>
    <w:rsid w:val="00B07BC3"/>
    <w:rsid w:val="00B12349"/>
    <w:rsid w:val="00B14AE3"/>
    <w:rsid w:val="00B171A1"/>
    <w:rsid w:val="00B20F81"/>
    <w:rsid w:val="00B215C8"/>
    <w:rsid w:val="00B24B59"/>
    <w:rsid w:val="00B332E2"/>
    <w:rsid w:val="00B42CE2"/>
    <w:rsid w:val="00B43AAC"/>
    <w:rsid w:val="00B459B7"/>
    <w:rsid w:val="00B4756B"/>
    <w:rsid w:val="00B47C06"/>
    <w:rsid w:val="00B512F9"/>
    <w:rsid w:val="00B519BF"/>
    <w:rsid w:val="00B52198"/>
    <w:rsid w:val="00B535D0"/>
    <w:rsid w:val="00B53C7E"/>
    <w:rsid w:val="00B540DA"/>
    <w:rsid w:val="00B64215"/>
    <w:rsid w:val="00B6430C"/>
    <w:rsid w:val="00B7095E"/>
    <w:rsid w:val="00B73509"/>
    <w:rsid w:val="00B74D17"/>
    <w:rsid w:val="00B9246D"/>
    <w:rsid w:val="00B92D0B"/>
    <w:rsid w:val="00B94B3C"/>
    <w:rsid w:val="00B95495"/>
    <w:rsid w:val="00B967D3"/>
    <w:rsid w:val="00B96E35"/>
    <w:rsid w:val="00BA2DAB"/>
    <w:rsid w:val="00BA331C"/>
    <w:rsid w:val="00BA6D14"/>
    <w:rsid w:val="00BB0D50"/>
    <w:rsid w:val="00BB1517"/>
    <w:rsid w:val="00BB3BA1"/>
    <w:rsid w:val="00BB6066"/>
    <w:rsid w:val="00BB61ED"/>
    <w:rsid w:val="00BB709D"/>
    <w:rsid w:val="00BC2D65"/>
    <w:rsid w:val="00BC68CB"/>
    <w:rsid w:val="00BD3E3E"/>
    <w:rsid w:val="00BD42A9"/>
    <w:rsid w:val="00BD43CC"/>
    <w:rsid w:val="00BE1541"/>
    <w:rsid w:val="00BE7EE1"/>
    <w:rsid w:val="00BF2759"/>
    <w:rsid w:val="00BF56F7"/>
    <w:rsid w:val="00BF746C"/>
    <w:rsid w:val="00C00DE5"/>
    <w:rsid w:val="00C01C81"/>
    <w:rsid w:val="00C030EE"/>
    <w:rsid w:val="00C03513"/>
    <w:rsid w:val="00C06347"/>
    <w:rsid w:val="00C10D9E"/>
    <w:rsid w:val="00C12C2B"/>
    <w:rsid w:val="00C15D03"/>
    <w:rsid w:val="00C1615C"/>
    <w:rsid w:val="00C21716"/>
    <w:rsid w:val="00C24054"/>
    <w:rsid w:val="00C27C47"/>
    <w:rsid w:val="00C31942"/>
    <w:rsid w:val="00C354C3"/>
    <w:rsid w:val="00C42C50"/>
    <w:rsid w:val="00C432D3"/>
    <w:rsid w:val="00C43F19"/>
    <w:rsid w:val="00C50533"/>
    <w:rsid w:val="00C52ACB"/>
    <w:rsid w:val="00C52E31"/>
    <w:rsid w:val="00C54F8A"/>
    <w:rsid w:val="00C56D2E"/>
    <w:rsid w:val="00C63C4D"/>
    <w:rsid w:val="00C67930"/>
    <w:rsid w:val="00C70E24"/>
    <w:rsid w:val="00C72C08"/>
    <w:rsid w:val="00C733F2"/>
    <w:rsid w:val="00C76873"/>
    <w:rsid w:val="00C831D3"/>
    <w:rsid w:val="00C87F31"/>
    <w:rsid w:val="00C919AB"/>
    <w:rsid w:val="00C96BD4"/>
    <w:rsid w:val="00C96EB1"/>
    <w:rsid w:val="00C97DE9"/>
    <w:rsid w:val="00CB0B2F"/>
    <w:rsid w:val="00CB126B"/>
    <w:rsid w:val="00CB300F"/>
    <w:rsid w:val="00CB3FD4"/>
    <w:rsid w:val="00CB45D9"/>
    <w:rsid w:val="00CC100C"/>
    <w:rsid w:val="00CC1CB7"/>
    <w:rsid w:val="00CC495C"/>
    <w:rsid w:val="00CC496B"/>
    <w:rsid w:val="00CC6C3F"/>
    <w:rsid w:val="00CD1516"/>
    <w:rsid w:val="00CD40E7"/>
    <w:rsid w:val="00CD430A"/>
    <w:rsid w:val="00CD738A"/>
    <w:rsid w:val="00CE25F2"/>
    <w:rsid w:val="00CF2F1C"/>
    <w:rsid w:val="00CF7431"/>
    <w:rsid w:val="00D023A0"/>
    <w:rsid w:val="00D10937"/>
    <w:rsid w:val="00D1198C"/>
    <w:rsid w:val="00D139A9"/>
    <w:rsid w:val="00D14544"/>
    <w:rsid w:val="00D15243"/>
    <w:rsid w:val="00D15423"/>
    <w:rsid w:val="00D160BD"/>
    <w:rsid w:val="00D206F9"/>
    <w:rsid w:val="00D20CAF"/>
    <w:rsid w:val="00D234F8"/>
    <w:rsid w:val="00D23C2B"/>
    <w:rsid w:val="00D26E42"/>
    <w:rsid w:val="00D309BF"/>
    <w:rsid w:val="00D35D07"/>
    <w:rsid w:val="00D42FF6"/>
    <w:rsid w:val="00D45D74"/>
    <w:rsid w:val="00D53C59"/>
    <w:rsid w:val="00D53D69"/>
    <w:rsid w:val="00D53E64"/>
    <w:rsid w:val="00D61197"/>
    <w:rsid w:val="00D621F3"/>
    <w:rsid w:val="00D62AF6"/>
    <w:rsid w:val="00D64E55"/>
    <w:rsid w:val="00D65739"/>
    <w:rsid w:val="00D67977"/>
    <w:rsid w:val="00D72D22"/>
    <w:rsid w:val="00D7443F"/>
    <w:rsid w:val="00D74881"/>
    <w:rsid w:val="00D92CE4"/>
    <w:rsid w:val="00D945FE"/>
    <w:rsid w:val="00DA1080"/>
    <w:rsid w:val="00DA18ED"/>
    <w:rsid w:val="00DA1B9A"/>
    <w:rsid w:val="00DA66F3"/>
    <w:rsid w:val="00DA688F"/>
    <w:rsid w:val="00DB1C01"/>
    <w:rsid w:val="00DB54E6"/>
    <w:rsid w:val="00DC087F"/>
    <w:rsid w:val="00DC0FFD"/>
    <w:rsid w:val="00DC3D97"/>
    <w:rsid w:val="00DC5678"/>
    <w:rsid w:val="00DD2238"/>
    <w:rsid w:val="00DD2612"/>
    <w:rsid w:val="00DD4A53"/>
    <w:rsid w:val="00DD5F8F"/>
    <w:rsid w:val="00DD69C0"/>
    <w:rsid w:val="00DE39E1"/>
    <w:rsid w:val="00DE7933"/>
    <w:rsid w:val="00DF654D"/>
    <w:rsid w:val="00E00A72"/>
    <w:rsid w:val="00E048BD"/>
    <w:rsid w:val="00E06878"/>
    <w:rsid w:val="00E07368"/>
    <w:rsid w:val="00E10A0D"/>
    <w:rsid w:val="00E1383A"/>
    <w:rsid w:val="00E20563"/>
    <w:rsid w:val="00E21757"/>
    <w:rsid w:val="00E24247"/>
    <w:rsid w:val="00E25606"/>
    <w:rsid w:val="00E261AB"/>
    <w:rsid w:val="00E300C3"/>
    <w:rsid w:val="00E353AE"/>
    <w:rsid w:val="00E37392"/>
    <w:rsid w:val="00E40276"/>
    <w:rsid w:val="00E4242C"/>
    <w:rsid w:val="00E42650"/>
    <w:rsid w:val="00E42C4F"/>
    <w:rsid w:val="00E52138"/>
    <w:rsid w:val="00E5446F"/>
    <w:rsid w:val="00E571A8"/>
    <w:rsid w:val="00E62D79"/>
    <w:rsid w:val="00E63403"/>
    <w:rsid w:val="00E651A0"/>
    <w:rsid w:val="00E666C1"/>
    <w:rsid w:val="00E73F41"/>
    <w:rsid w:val="00E760C8"/>
    <w:rsid w:val="00E8061B"/>
    <w:rsid w:val="00E83C38"/>
    <w:rsid w:val="00E853E4"/>
    <w:rsid w:val="00E93564"/>
    <w:rsid w:val="00EA3ECB"/>
    <w:rsid w:val="00EA533C"/>
    <w:rsid w:val="00EA5538"/>
    <w:rsid w:val="00EB2BCA"/>
    <w:rsid w:val="00EB4B58"/>
    <w:rsid w:val="00EB4C58"/>
    <w:rsid w:val="00EB55E8"/>
    <w:rsid w:val="00EB6318"/>
    <w:rsid w:val="00EC34C1"/>
    <w:rsid w:val="00EC3ED9"/>
    <w:rsid w:val="00EC4100"/>
    <w:rsid w:val="00EC4830"/>
    <w:rsid w:val="00EC5C5E"/>
    <w:rsid w:val="00EC68B4"/>
    <w:rsid w:val="00EC743C"/>
    <w:rsid w:val="00ED07E8"/>
    <w:rsid w:val="00ED1990"/>
    <w:rsid w:val="00ED1C22"/>
    <w:rsid w:val="00ED73AE"/>
    <w:rsid w:val="00EE14B0"/>
    <w:rsid w:val="00EE2109"/>
    <w:rsid w:val="00EE2B9B"/>
    <w:rsid w:val="00EE3CAA"/>
    <w:rsid w:val="00EE4791"/>
    <w:rsid w:val="00EF7633"/>
    <w:rsid w:val="00F04298"/>
    <w:rsid w:val="00F0463B"/>
    <w:rsid w:val="00F10A66"/>
    <w:rsid w:val="00F11F11"/>
    <w:rsid w:val="00F23586"/>
    <w:rsid w:val="00F3013D"/>
    <w:rsid w:val="00F302B2"/>
    <w:rsid w:val="00F31C4C"/>
    <w:rsid w:val="00F3367F"/>
    <w:rsid w:val="00F350C3"/>
    <w:rsid w:val="00F36952"/>
    <w:rsid w:val="00F36970"/>
    <w:rsid w:val="00F45510"/>
    <w:rsid w:val="00F45530"/>
    <w:rsid w:val="00F46FA7"/>
    <w:rsid w:val="00F50516"/>
    <w:rsid w:val="00F50EA4"/>
    <w:rsid w:val="00F61D8E"/>
    <w:rsid w:val="00F624D4"/>
    <w:rsid w:val="00F67F01"/>
    <w:rsid w:val="00F73012"/>
    <w:rsid w:val="00F73325"/>
    <w:rsid w:val="00F73FBF"/>
    <w:rsid w:val="00F76B35"/>
    <w:rsid w:val="00F81A35"/>
    <w:rsid w:val="00F84B3D"/>
    <w:rsid w:val="00F86A20"/>
    <w:rsid w:val="00F86F39"/>
    <w:rsid w:val="00F870F9"/>
    <w:rsid w:val="00F87322"/>
    <w:rsid w:val="00F9543C"/>
    <w:rsid w:val="00FA3FFD"/>
    <w:rsid w:val="00FA6865"/>
    <w:rsid w:val="00FB0ECC"/>
    <w:rsid w:val="00FB2EC2"/>
    <w:rsid w:val="00FB6D2C"/>
    <w:rsid w:val="00FC24C6"/>
    <w:rsid w:val="00FC2FE3"/>
    <w:rsid w:val="00FC334E"/>
    <w:rsid w:val="00FC710B"/>
    <w:rsid w:val="00FC752E"/>
    <w:rsid w:val="00FD25B1"/>
    <w:rsid w:val="00FD756C"/>
    <w:rsid w:val="00FE2ED4"/>
    <w:rsid w:val="00FE3586"/>
    <w:rsid w:val="00FE605C"/>
    <w:rsid w:val="00FE614B"/>
    <w:rsid w:val="00FE71DB"/>
    <w:rsid w:val="00FF0AC6"/>
    <w:rsid w:val="00FF2E19"/>
    <w:rsid w:val="00FF3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9F630D7"/>
  <w15:docId w15:val="{F3BA454A-6BB5-4CB1-AFF3-A476EA480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347"/>
    <w:pPr>
      <w:suppressAutoHyphens/>
    </w:pPr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20F"/>
    <w:pPr>
      <w:keepNext/>
      <w:numPr>
        <w:numId w:val="6"/>
      </w:numPr>
      <w:spacing w:before="120" w:after="120"/>
      <w:jc w:val="both"/>
      <w:outlineLvl w:val="0"/>
    </w:pPr>
    <w:rPr>
      <w:rFonts w:ascii="Arial" w:eastAsia="Times New Roman" w:hAnsi="Arial"/>
      <w:b/>
      <w:bCs/>
      <w:kern w:val="32"/>
      <w:sz w:val="28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C06347"/>
  </w:style>
  <w:style w:type="paragraph" w:customStyle="1" w:styleId="Heading">
    <w:name w:val="Heading"/>
    <w:basedOn w:val="Normal"/>
    <w:next w:val="BodyText"/>
    <w:rsid w:val="00C0634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rsid w:val="00C06347"/>
    <w:pPr>
      <w:spacing w:after="140" w:line="288" w:lineRule="auto"/>
    </w:pPr>
  </w:style>
  <w:style w:type="paragraph" w:styleId="List">
    <w:name w:val="List"/>
    <w:basedOn w:val="BodyText"/>
    <w:rsid w:val="00C06347"/>
  </w:style>
  <w:style w:type="paragraph" w:styleId="Caption">
    <w:name w:val="caption"/>
    <w:basedOn w:val="Normal"/>
    <w:qFormat/>
    <w:rsid w:val="00C063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06347"/>
    <w:pPr>
      <w:suppressLineNumbers/>
    </w:pPr>
  </w:style>
  <w:style w:type="paragraph" w:styleId="Header">
    <w:name w:val="header"/>
    <w:basedOn w:val="Normal"/>
    <w:link w:val="HeaderChar"/>
    <w:uiPriority w:val="99"/>
    <w:rsid w:val="00C06347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rsid w:val="00C06347"/>
    <w:pPr>
      <w:suppressLineNumbers/>
    </w:pPr>
  </w:style>
  <w:style w:type="paragraph" w:styleId="TOAHeading">
    <w:name w:val="toa heading"/>
    <w:basedOn w:val="Heading"/>
    <w:rsid w:val="00C06347"/>
    <w:pPr>
      <w:suppressLineNumbers/>
    </w:pPr>
    <w:rPr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6626F"/>
    <w:pPr>
      <w:tabs>
        <w:tab w:val="center" w:pos="4702"/>
        <w:tab w:val="right" w:pos="940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626F"/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table" w:styleId="TableGrid">
    <w:name w:val="Table Grid"/>
    <w:basedOn w:val="TableNormal"/>
    <w:uiPriority w:val="59"/>
    <w:rsid w:val="00585B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206F9"/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table" w:customStyle="1" w:styleId="LightGrid-Accent11">
    <w:name w:val="Light Grid - Accent 11"/>
    <w:basedOn w:val="TableNormal"/>
    <w:uiPriority w:val="62"/>
    <w:rsid w:val="0050387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F220F"/>
    <w:rPr>
      <w:rFonts w:ascii="Arial" w:hAnsi="Arial" w:cs="Mangal"/>
      <w:b/>
      <w:bCs/>
      <w:kern w:val="32"/>
      <w:sz w:val="28"/>
      <w:szCs w:val="29"/>
      <w:lang w:val="sr-Latn-BA" w:eastAsia="zh-CN" w:bidi="hi-I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6DC5"/>
    <w:pPr>
      <w:keepLines/>
      <w:suppressAutoHyphens w:val="0"/>
      <w:spacing w:before="480" w:after="0" w:line="276" w:lineRule="auto"/>
      <w:outlineLvl w:val="9"/>
    </w:pPr>
    <w:rPr>
      <w:rFonts w:cs="Times New Roman"/>
      <w:color w:val="365F91"/>
      <w:kern w:val="0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22C87"/>
    <w:pPr>
      <w:tabs>
        <w:tab w:val="left" w:pos="440"/>
        <w:tab w:val="right" w:leader="dot" w:pos="9628"/>
      </w:tabs>
      <w:spacing w:line="480" w:lineRule="auto"/>
      <w:jc w:val="center"/>
    </w:pPr>
    <w:rPr>
      <w:rFonts w:ascii="Arial" w:hAnsi="Arial" w:cs="Arial"/>
      <w:b/>
      <w:noProof/>
      <w:sz w:val="28"/>
      <w:szCs w:val="28"/>
      <w:lang w:val="sr-Cyrl-CS"/>
    </w:rPr>
  </w:style>
  <w:style w:type="character" w:styleId="Hyperlink">
    <w:name w:val="Hyperlink"/>
    <w:basedOn w:val="DefaultParagraphFont"/>
    <w:uiPriority w:val="99"/>
    <w:unhideWhenUsed/>
    <w:rsid w:val="005665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00A72"/>
    <w:pPr>
      <w:ind w:left="720"/>
      <w:contextualSpacing/>
    </w:pPr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93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3F"/>
    <w:rPr>
      <w:rFonts w:ascii="Tahoma" w:eastAsia="Arial Unicode MS" w:hAnsi="Tahoma" w:cs="Mangal"/>
      <w:kern w:val="1"/>
      <w:sz w:val="16"/>
      <w:szCs w:val="14"/>
      <w:lang w:val="sr-Latn-BA" w:eastAsia="zh-CN" w:bidi="hi-IN"/>
    </w:rPr>
  </w:style>
  <w:style w:type="character" w:customStyle="1" w:styleId="FontStyle12">
    <w:name w:val="Font Style12"/>
    <w:uiPriority w:val="99"/>
    <w:rsid w:val="00533D7D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"/>
    <w:uiPriority w:val="99"/>
    <w:rsid w:val="00533D7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="Times New Roman" w:hAnsi="Times New Roman" w:cs="Times New Roman"/>
      <w:kern w:val="0"/>
      <w:lang w:val="en-US" w:eastAsia="en-US" w:bidi="ar-SA"/>
    </w:rPr>
  </w:style>
  <w:style w:type="paragraph" w:styleId="NoSpacing">
    <w:name w:val="No Spacing"/>
    <w:uiPriority w:val="1"/>
    <w:qFormat/>
    <w:rsid w:val="00892AAA"/>
    <w:pPr>
      <w:suppressAutoHyphens/>
    </w:pPr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892AAA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92AAA"/>
    <w:rPr>
      <w:rFonts w:asciiTheme="majorHAnsi" w:eastAsiaTheme="majorEastAsia" w:hAnsiTheme="majorHAnsi" w:cs="Mangal"/>
      <w:spacing w:val="-10"/>
      <w:kern w:val="28"/>
      <w:sz w:val="56"/>
      <w:szCs w:val="50"/>
      <w:lang w:val="sr-Latn-BA" w:eastAsia="zh-CN" w:bidi="hi-I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06FC"/>
    <w:rPr>
      <w:sz w:val="20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06FC"/>
    <w:rPr>
      <w:rFonts w:ascii="Liberation Serif" w:eastAsia="Arial Unicode MS" w:hAnsi="Liberation Serif" w:cs="Mangal"/>
      <w:kern w:val="1"/>
      <w:szCs w:val="18"/>
      <w:lang w:val="sr-Latn-BA" w:eastAsia="zh-CN" w:bidi="hi-IN"/>
    </w:rPr>
  </w:style>
  <w:style w:type="character" w:styleId="EndnoteReference">
    <w:name w:val="endnote reference"/>
    <w:basedOn w:val="DefaultParagraphFont"/>
    <w:uiPriority w:val="99"/>
    <w:semiHidden/>
    <w:unhideWhenUsed/>
    <w:rsid w:val="007A06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92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teka-gradisk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Desktop\&#1048;&#1085;&#1092;&#1086;&#1088;&#1084;&#1072;&#1094;&#1080;&#1112;&#1072;%20&#1086;%20&#1087;&#1086;&#1089;&#1083;&#1086;&#1074;&#1072;&#1114;&#1091;%20&#1079;&#1072;%20&#1087;&#1077;&#1088;&#1080;&#1086;&#1076;%20&#1112;&#1072;&#1085;&#1091;&#1072;&#1088;-&#1112;&#1091;&#1085;&#1080;%20&#1032;&#1059;%20&#1053;&#1040;&#1056;&#1054;&#1044;&#1053;&#1040;%20&#1041;&#1048;&#1041;&#1051;&#1048;&#1054;&#1058;&#1045;&#1050;&#10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66F84-C27E-4585-95BB-E8CC917F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Информација о пословању за период јануар-јуни ЈУ НАРОДНА БИБЛИОТЕКА.dotx</Template>
  <TotalTime>221</TotalTime>
  <Pages>9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 Gradiska</Company>
  <LinksUpToDate>false</LinksUpToDate>
  <CharactersWithSpaces>11190</CharactersWithSpaces>
  <SharedDoc>false</SharedDoc>
  <HLinks>
    <vt:vector size="54" baseType="variant"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_Toc501711067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_Toc501711066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_Toc501711065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_Toc501711064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_Toc501711063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_Toc501711062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_Toc501711061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_Toc501711060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_Toc501711059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Dragana Ljoljić</cp:lastModifiedBy>
  <cp:revision>35</cp:revision>
  <cp:lastPrinted>2026-08-12T06:34:00Z</cp:lastPrinted>
  <dcterms:created xsi:type="dcterms:W3CDTF">2026-08-05T09:14:00Z</dcterms:created>
  <dcterms:modified xsi:type="dcterms:W3CDTF">2026-08-12T06:35:00Z</dcterms:modified>
</cp:coreProperties>
</file>